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8CF2E" w14:textId="41E7D819" w:rsidR="0015017F" w:rsidRDefault="00143956" w:rsidP="00634F19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Supplementary table 1</w:t>
      </w:r>
      <w:r w:rsidR="00D96618">
        <w:rPr>
          <w:rFonts w:ascii="Times New Roman" w:hAnsi="Times New Roman" w:cs="Times New Roman"/>
          <w:b/>
          <w:sz w:val="20"/>
          <w:szCs w:val="20"/>
        </w:rPr>
        <w:t xml:space="preserve">. Categorization and </w:t>
      </w:r>
      <w:r w:rsidR="0015017F" w:rsidRPr="00B9365D">
        <w:rPr>
          <w:rFonts w:ascii="Times New Roman" w:hAnsi="Times New Roman" w:cs="Times New Roman"/>
          <w:b/>
          <w:sz w:val="20"/>
          <w:szCs w:val="20"/>
        </w:rPr>
        <w:t xml:space="preserve">dichotomization of the </w:t>
      </w:r>
      <w:r w:rsidR="001D6DE7">
        <w:rPr>
          <w:rFonts w:ascii="Times New Roman" w:hAnsi="Times New Roman" w:cs="Times New Roman"/>
          <w:b/>
          <w:sz w:val="20"/>
          <w:szCs w:val="20"/>
        </w:rPr>
        <w:t>satisfaction</w:t>
      </w:r>
      <w:r w:rsidR="00B203AA">
        <w:rPr>
          <w:rFonts w:ascii="Times New Roman" w:hAnsi="Times New Roman" w:cs="Times New Roman"/>
          <w:b/>
          <w:sz w:val="20"/>
          <w:szCs w:val="20"/>
        </w:rPr>
        <w:t>-</w:t>
      </w:r>
      <w:r w:rsidR="001D6DE7">
        <w:rPr>
          <w:rFonts w:ascii="Times New Roman" w:hAnsi="Times New Roman" w:cs="Times New Roman"/>
          <w:b/>
          <w:sz w:val="20"/>
          <w:szCs w:val="20"/>
        </w:rPr>
        <w:t>related</w:t>
      </w:r>
      <w:r w:rsidR="00EC1CE4">
        <w:rPr>
          <w:rFonts w:ascii="Times New Roman" w:hAnsi="Times New Roman" w:cs="Times New Roman"/>
          <w:b/>
          <w:sz w:val="20"/>
          <w:szCs w:val="20"/>
        </w:rPr>
        <w:t xml:space="preserve"> questions in the long-term questionnaire</w:t>
      </w:r>
    </w:p>
    <w:p w14:paraId="103B7C67" w14:textId="77777777" w:rsidR="00B7391B" w:rsidRDefault="00B7391B" w:rsidP="00B7391B"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202AD9" wp14:editId="4E189FD9">
                <wp:simplePos x="0" y="0"/>
                <wp:positionH relativeFrom="column">
                  <wp:posOffset>7625080</wp:posOffset>
                </wp:positionH>
                <wp:positionV relativeFrom="paragraph">
                  <wp:posOffset>3161030</wp:posOffset>
                </wp:positionV>
                <wp:extent cx="800100" cy="457200"/>
                <wp:effectExtent l="0" t="0" r="19050" b="19050"/>
                <wp:wrapNone/>
                <wp:docPr id="289" name="Tekstboks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17090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  <w:t>5</w:t>
                            </w:r>
                          </w:p>
                          <w:p w14:paraId="1A18274C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boks 289" o:spid="_x0000_s1026" type="#_x0000_t202" style="position:absolute;margin-left:600.4pt;margin-top:248.9pt;width:63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" fillcolor="#eaf1dd [662]">
                <v:textbox>
                  <w:txbxContent>
                    <w:p w14:paraId="4A117090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  <w:t>5</w:t>
                      </w:r>
                    </w:p>
                    <w:p w14:paraId="1A18274C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B91995" wp14:editId="5517231F">
                <wp:simplePos x="0" y="0"/>
                <wp:positionH relativeFrom="column">
                  <wp:posOffset>7625080</wp:posOffset>
                </wp:positionH>
                <wp:positionV relativeFrom="paragraph">
                  <wp:posOffset>1160780</wp:posOffset>
                </wp:positionV>
                <wp:extent cx="800100" cy="1995170"/>
                <wp:effectExtent l="0" t="0" r="19050" b="24130"/>
                <wp:wrapNone/>
                <wp:docPr id="28" name="Tekstboks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951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4010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5</w:t>
                            </w:r>
                          </w:p>
                          <w:p w14:paraId="70AE7B27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8" o:spid="_x0000_s1027" type="#_x0000_t202" style="position:absolute;margin-left:600.4pt;margin-top:91.4pt;width:63pt;height:157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" fillcolor="#eaf1dd [662]">
                <v:textbox>
                  <w:txbxContent>
                    <w:p w14:paraId="2BA84010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5</w:t>
                      </w:r>
                    </w:p>
                    <w:p w14:paraId="70AE7B27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AB4CBA" wp14:editId="0DAB6E10">
                <wp:simplePos x="0" y="0"/>
                <wp:positionH relativeFrom="column">
                  <wp:posOffset>6834504</wp:posOffset>
                </wp:positionH>
                <wp:positionV relativeFrom="paragraph">
                  <wp:posOffset>65405</wp:posOffset>
                </wp:positionV>
                <wp:extent cx="1590675" cy="276225"/>
                <wp:effectExtent l="0" t="0" r="28575" b="28575"/>
                <wp:wrapNone/>
                <wp:docPr id="7" name="Tekstbok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2762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78319" w14:textId="74F881FD" w:rsidR="00B7391B" w:rsidRPr="00B7391B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SATISFIED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perscript"/>
                                <w:lang w:val="en-GB"/>
                              </w:rPr>
                              <w:t>1</w:t>
                            </w:r>
                          </w:p>
                          <w:p w14:paraId="4B2D40B4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7" o:spid="_x0000_s1028" type="#_x0000_t202" style="position:absolute;margin-left:538.15pt;margin-top:5.15pt;width:125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" fillcolor="#c2d69b [1942]">
                <v:textbox>
                  <w:txbxContent>
                    <w:p w14:paraId="70B78319" w14:textId="74F881FD" w:rsidR="00B7391B" w:rsidRPr="00B7391B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vertAlign w:val="super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SATISFIED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perscript"/>
                          <w:lang w:val="en-GB"/>
                        </w:rPr>
                        <w:t>1</w:t>
                      </w:r>
                    </w:p>
                    <w:p w14:paraId="4B2D40B4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AA2446" wp14:editId="0E3E3759">
                <wp:simplePos x="0" y="0"/>
                <wp:positionH relativeFrom="column">
                  <wp:posOffset>4424680</wp:posOffset>
                </wp:positionH>
                <wp:positionV relativeFrom="paragraph">
                  <wp:posOffset>3723005</wp:posOffset>
                </wp:positionV>
                <wp:extent cx="4000500" cy="918845"/>
                <wp:effectExtent l="0" t="0" r="19050" b="14605"/>
                <wp:wrapNone/>
                <wp:docPr id="293" name="Tekstboks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918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82584" w14:textId="77777777" w:rsidR="00B7391B" w:rsidRPr="00C80193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363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Very dissatisfied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/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n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ot at all. </w:t>
                            </w:r>
                            <w:r w:rsidRPr="00D363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Fairly dissatisfied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/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t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o a limited extent. </w:t>
                            </w:r>
                            <w:r w:rsidRPr="00D363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Uncertain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/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t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o som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e 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extent. </w:t>
                            </w:r>
                            <w:r w:rsidRPr="00D363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Fairly satisfied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/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t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o a great extent.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          </w:t>
                            </w:r>
                            <w:r w:rsidRPr="00D363E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C80193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Very satisfied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/ to a very great extent.</w:t>
                            </w:r>
                          </w:p>
                          <w:p w14:paraId="1363F08E" w14:textId="77777777" w:rsidR="00B7391B" w:rsidRPr="00C80193" w:rsidRDefault="00B7391B" w:rsidP="00B7391B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3" o:spid="_x0000_s1029" type="#_x0000_t202" style="position:absolute;margin-left:348.4pt;margin-top:293.15pt;width:315pt;height:72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" fillcolor="white [3201]" strokeweight=".5pt">
                <v:textbox>
                  <w:txbxContent>
                    <w:p w14:paraId="22182584" w14:textId="77777777" w:rsidR="00B7391B" w:rsidRPr="00C80193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D363E1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Very dissatisfied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/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n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ot at all. </w:t>
                      </w:r>
                      <w:r w:rsidRPr="00D363E1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Fairly dissatisfied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/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o a limited extent. </w:t>
                      </w:r>
                      <w:r w:rsidRPr="00D363E1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Uncertain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/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o som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e 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extent. </w:t>
                      </w:r>
                      <w:r w:rsidRPr="00D363E1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Fairly satisfied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/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o a great extent.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          </w:t>
                      </w:r>
                      <w:r w:rsidRPr="00D363E1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C80193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Very satisfied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/ to a very great extent.</w:t>
                      </w:r>
                    </w:p>
                    <w:p w14:paraId="1363F08E" w14:textId="77777777" w:rsidR="00B7391B" w:rsidRPr="00C80193" w:rsidRDefault="00B7391B" w:rsidP="00B7391B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DE015D" wp14:editId="76E710D1">
                <wp:simplePos x="0" y="0"/>
                <wp:positionH relativeFrom="column">
                  <wp:posOffset>5080</wp:posOffset>
                </wp:positionH>
                <wp:positionV relativeFrom="paragraph">
                  <wp:posOffset>1160780</wp:posOffset>
                </wp:positionV>
                <wp:extent cx="4338320" cy="2461895"/>
                <wp:effectExtent l="0" t="0" r="24130" b="14605"/>
                <wp:wrapNone/>
                <wp:docPr id="8" name="Tekstbok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8320" cy="24618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02284" w14:textId="77777777" w:rsidR="00B7391B" w:rsidRDefault="00B7391B" w:rsidP="00B7391B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Quality 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/>
                              </w:rPr>
                              <w:t>indicator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  <w:t>s</w:t>
                            </w:r>
                          </w:p>
                          <w:p w14:paraId="1209253B" w14:textId="77777777" w:rsidR="00B7391B" w:rsidRDefault="00B7391B" w:rsidP="00B7391B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Overall, 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h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ow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satisfied are you with your follow-up 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as a prostate cancer patient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?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*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3E604E8" w14:textId="77777777" w:rsidR="00B7391B" w:rsidRPr="00B9365D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</w:rPr>
                              <w:t xml:space="preserve">Overall, 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h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ow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satisfied are you with the information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given </w:t>
                            </w: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about your treatment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? </w:t>
                            </w:r>
                          </w:p>
                          <w:p w14:paraId="2A56DBCD" w14:textId="77777777" w:rsidR="00B7391B" w:rsidRPr="00166696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Did you get information about treatment options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?*</w:t>
                            </w:r>
                          </w:p>
                          <w:p w14:paraId="613AFEB1" w14:textId="77777777" w:rsidR="00B7391B" w:rsidRPr="00B9365D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Did you participate in the treatment decisions?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*</w:t>
                            </w:r>
                          </w:p>
                          <w:p w14:paraId="2F49C77C" w14:textId="77777777" w:rsidR="00B7391B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Did you find that the hospital cooperated with your </w:t>
                            </w:r>
                            <w:r w:rsidRPr="00555FF6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GP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? </w:t>
                            </w:r>
                          </w:p>
                          <w:p w14:paraId="3C76AB33" w14:textId="77777777" w:rsidR="00B7391B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Were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adverse effects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followed up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by health </w:t>
                            </w:r>
                            <w:r w:rsidRPr="004125A4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care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professionals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?</w:t>
                            </w:r>
                          </w:p>
                          <w:p w14:paraId="2F92A47C" w14:textId="77777777" w:rsidR="00B7391B" w:rsidRPr="00B9365D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Did you get information about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adverse effects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? </w:t>
                            </w:r>
                          </w:p>
                          <w:p w14:paraId="27BD0489" w14:textId="77777777" w:rsidR="00B7391B" w:rsidRPr="00B9365D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1963CD4B" w14:textId="77777777" w:rsidR="00B7391B" w:rsidRPr="00B6735A" w:rsidRDefault="00B7391B" w:rsidP="00B7391B">
                            <w:pP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4C781B3" w14:textId="77777777" w:rsidR="00B7391B" w:rsidRPr="00B6735A" w:rsidRDefault="00B7391B" w:rsidP="00B7391B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4C7867F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8" o:spid="_x0000_s1030" type="#_x0000_t202" style="position:absolute;margin-left:.4pt;margin-top:91.4pt;width:341.6pt;height:19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" fillcolor="#eeece1 [3214]">
                <v:textbox>
                  <w:txbxContent>
                    <w:p w14:paraId="7C102284" w14:textId="77777777" w:rsidR="00B7391B" w:rsidRDefault="00B7391B" w:rsidP="00B7391B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Quality </w:t>
                      </w:r>
                      <w:r w:rsidRPr="00DB08EE">
                        <w:rPr>
                          <w:rFonts w:ascii="Times New Roman" w:hAnsi="Times New Roman" w:cs="Times New Roman"/>
                          <w:b/>
                        </w:rPr>
                        <w:t>indicator</w:t>
                      </w:r>
                      <w:r w:rsidRPr="00DB08EE"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  <w:t>s</w:t>
                      </w:r>
                    </w:p>
                    <w:p w14:paraId="1209253B" w14:textId="77777777" w:rsidR="00B7391B" w:rsidRDefault="00B7391B" w:rsidP="00B7391B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B08EE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</w:rPr>
                        <w:t xml:space="preserve">Overall, 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h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ow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satisfied are you with your follow-up 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as a prostate cancer patient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?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*</w:t>
                      </w:r>
                      <w:r w:rsidRPr="00B9365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3E604E8" w14:textId="77777777" w:rsidR="00B7391B" w:rsidRPr="00B9365D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DB08EE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</w:rPr>
                        <w:t xml:space="preserve">Overall, 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h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ow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satisfied are you with the information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given </w:t>
                      </w:r>
                      <w:r w:rsidRPr="00DB08EE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about your treatment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? </w:t>
                      </w:r>
                    </w:p>
                    <w:p w14:paraId="2A56DBCD" w14:textId="77777777" w:rsidR="00B7391B" w:rsidRPr="00166696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Did you get information about treatment options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?*</w:t>
                      </w:r>
                    </w:p>
                    <w:p w14:paraId="613AFEB1" w14:textId="77777777" w:rsidR="00B7391B" w:rsidRPr="00B9365D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Did you participate in the treatment decisions?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*</w:t>
                      </w:r>
                    </w:p>
                    <w:p w14:paraId="2F49C77C" w14:textId="77777777" w:rsidR="00B7391B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Did you find that the hospital cooperated with your </w:t>
                      </w:r>
                      <w:r w:rsidRPr="00555FF6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GP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? </w:t>
                      </w:r>
                    </w:p>
                    <w:p w14:paraId="3C76AB33" w14:textId="77777777" w:rsidR="00B7391B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Were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adverse effects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followed up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by health </w:t>
                      </w:r>
                      <w:r w:rsidRPr="004125A4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care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professionals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?</w:t>
                      </w:r>
                    </w:p>
                    <w:p w14:paraId="2F92A47C" w14:textId="77777777" w:rsidR="00B7391B" w:rsidRPr="00B9365D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Did you get information about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adverse effects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? </w:t>
                      </w:r>
                    </w:p>
                    <w:p w14:paraId="27BD0489" w14:textId="77777777" w:rsidR="00B7391B" w:rsidRPr="00B9365D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1963CD4B" w14:textId="77777777" w:rsidR="00B7391B" w:rsidRPr="00B6735A" w:rsidRDefault="00B7391B" w:rsidP="00B7391B">
                      <w:pP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</w:pPr>
                    </w:p>
                    <w:p w14:paraId="24C781B3" w14:textId="77777777" w:rsidR="00B7391B" w:rsidRPr="00B6735A" w:rsidRDefault="00B7391B" w:rsidP="00B7391B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14C7867F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D1F6F" wp14:editId="702BA263">
                <wp:simplePos x="0" y="0"/>
                <wp:positionH relativeFrom="column">
                  <wp:posOffset>5080</wp:posOffset>
                </wp:positionH>
                <wp:positionV relativeFrom="paragraph">
                  <wp:posOffset>65405</wp:posOffset>
                </wp:positionV>
                <wp:extent cx="4338320" cy="766445"/>
                <wp:effectExtent l="0" t="0" r="24130" b="14605"/>
                <wp:wrapNone/>
                <wp:docPr id="290" name="Tekstboks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8320" cy="76644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F8124" w14:textId="77777777" w:rsidR="00B7391B" w:rsidRPr="00B6735A" w:rsidRDefault="00B7391B" w:rsidP="00B7391B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Outcome variable</w:t>
                            </w:r>
                          </w:p>
                          <w:p w14:paraId="478A1519" w14:textId="77777777" w:rsidR="00B7391B" w:rsidRDefault="00B7391B" w:rsidP="00B7391B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B08EE">
                              <w:rPr>
                                <w:rFonts w:ascii="Times New Roman" w:hAnsi="Times New Roman" w:cs="Times New Roman"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 xml:space="preserve">Overall, how 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satisfied are you with your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prostate cancer 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treatment?</w:t>
                            </w:r>
                          </w:p>
                          <w:p w14:paraId="175843D0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0" o:spid="_x0000_s1031" type="#_x0000_t202" style="position:absolute;margin-left:.4pt;margin-top:5.15pt;width:341.6pt;height:6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" fillcolor="#ddd8c2 [2894]">
                <v:textbox>
                  <w:txbxContent>
                    <w:p w14:paraId="457F8124" w14:textId="77777777" w:rsidR="00B7391B" w:rsidRPr="00B6735A" w:rsidRDefault="00B7391B" w:rsidP="00B7391B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Outcome variable</w:t>
                      </w:r>
                    </w:p>
                    <w:p w14:paraId="478A1519" w14:textId="77777777" w:rsidR="00B7391B" w:rsidRDefault="00B7391B" w:rsidP="00B7391B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B08EE">
                        <w:rPr>
                          <w:rFonts w:ascii="Times New Roman" w:hAnsi="Times New Roman" w:cs="Times New Roman"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 xml:space="preserve">Overall, how 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satisfied are you with your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prostate cancer 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treatment?</w:t>
                      </w:r>
                    </w:p>
                    <w:p w14:paraId="175843D0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01B197" wp14:editId="3D06D0FC">
                <wp:simplePos x="0" y="0"/>
                <wp:positionH relativeFrom="column">
                  <wp:posOffset>5080</wp:posOffset>
                </wp:positionH>
                <wp:positionV relativeFrom="paragraph">
                  <wp:posOffset>3723005</wp:posOffset>
                </wp:positionV>
                <wp:extent cx="4338320" cy="918845"/>
                <wp:effectExtent l="0" t="0" r="24130" b="14605"/>
                <wp:wrapNone/>
                <wp:docPr id="294" name="Tekstboks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8320" cy="9188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2E5356" w14:textId="77777777" w:rsidR="00B7391B" w:rsidRPr="001D6DE7" w:rsidRDefault="00B7391B" w:rsidP="00B7391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*</w:t>
                            </w:r>
                            <w:r w:rsidRPr="001D6DE7">
                              <w:rPr>
                                <w:rFonts w:ascii="Times New Roman" w:hAnsi="Times New Roman" w:cs="Times New Roman"/>
                                <w:noProof w:val="0"/>
                                <w:sz w:val="20"/>
                                <w:szCs w:val="20"/>
                              </w:rPr>
                              <w:t>N</w:t>
                            </w:r>
                            <w:r w:rsidRPr="001D6D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ot in the final 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ultivariable model.</w:t>
                            </w:r>
                          </w:p>
                          <w:p w14:paraId="7C3FDCBC" w14:textId="77777777" w:rsidR="00B7391B" w:rsidRPr="001D6DE7" w:rsidRDefault="00B7391B" w:rsidP="00B7391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4" o:spid="_x0000_s1032" type="#_x0000_t202" style="position:absolute;margin-left:.4pt;margin-top:293.15pt;width:341.6pt;height:72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" fillcolor="white [3201]" strokeweight=".5pt">
                <v:textbox>
                  <w:txbxContent>
                    <w:p w14:paraId="302E5356" w14:textId="77777777" w:rsidR="00B7391B" w:rsidRPr="001D6DE7" w:rsidRDefault="00B7391B" w:rsidP="00B7391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perscript"/>
                        </w:rPr>
                        <w:t>*</w:t>
                      </w:r>
                      <w:r w:rsidRPr="001D6DE7">
                        <w:rPr>
                          <w:rFonts w:ascii="Times New Roman" w:hAnsi="Times New Roman" w:cs="Times New Roman"/>
                          <w:noProof w:val="0"/>
                          <w:sz w:val="20"/>
                          <w:szCs w:val="20"/>
                        </w:rPr>
                        <w:t>N</w:t>
                      </w:r>
                      <w:r w:rsidRPr="001D6D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ot in the final m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ultivariable model.</w:t>
                      </w:r>
                    </w:p>
                    <w:p w14:paraId="7C3FDCBC" w14:textId="77777777" w:rsidR="00B7391B" w:rsidRPr="001D6DE7" w:rsidRDefault="00B7391B" w:rsidP="00B7391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8C394D" wp14:editId="237F0C13">
                <wp:simplePos x="0" y="0"/>
                <wp:positionH relativeFrom="column">
                  <wp:posOffset>7636510</wp:posOffset>
                </wp:positionH>
                <wp:positionV relativeFrom="paragraph">
                  <wp:posOffset>410210</wp:posOffset>
                </wp:positionV>
                <wp:extent cx="790575" cy="423545"/>
                <wp:effectExtent l="0" t="0" r="28575" b="14605"/>
                <wp:wrapNone/>
                <wp:docPr id="15" name="Tekstbok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235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417FA" w14:textId="77777777" w:rsidR="00B7391B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Very satisfied</w:t>
                            </w:r>
                          </w:p>
                          <w:p w14:paraId="6D189913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15" o:spid="_x0000_s1033" type="#_x0000_t202" style="position:absolute;margin-left:601.3pt;margin-top:32.3pt;width:62.25pt;height:3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" fillcolor="#c2d69b [1942]">
                <v:textbox>
                  <w:txbxContent>
                    <w:p w14:paraId="390417FA" w14:textId="77777777" w:rsidR="00B7391B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Very satisfied</w:t>
                      </w:r>
                    </w:p>
                    <w:p w14:paraId="6D189913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FF0B38" wp14:editId="625E46C6">
                <wp:simplePos x="0" y="0"/>
                <wp:positionH relativeFrom="column">
                  <wp:posOffset>6836410</wp:posOffset>
                </wp:positionH>
                <wp:positionV relativeFrom="paragraph">
                  <wp:posOffset>405765</wp:posOffset>
                </wp:positionV>
                <wp:extent cx="790575" cy="423545"/>
                <wp:effectExtent l="0" t="0" r="28575" b="14605"/>
                <wp:wrapNone/>
                <wp:docPr id="14" name="Tekstbok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235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56423" w14:textId="77777777" w:rsidR="00B7391B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Fairly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satisfied</w:t>
                            </w:r>
                          </w:p>
                          <w:p w14:paraId="40CF84D5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14" o:spid="_x0000_s1034" type="#_x0000_t202" style="position:absolute;margin-left:538.3pt;margin-top:31.95pt;width:62.25pt;height:3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" fillcolor="#c2d69b [1942]">
                <v:textbox>
                  <w:txbxContent>
                    <w:p w14:paraId="63B56423" w14:textId="77777777" w:rsidR="00B7391B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Fairly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satisfied</w:t>
                      </w:r>
                    </w:p>
                    <w:p w14:paraId="40CF84D5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CDF531" wp14:editId="59443BC8">
                <wp:simplePos x="0" y="0"/>
                <wp:positionH relativeFrom="column">
                  <wp:posOffset>6030595</wp:posOffset>
                </wp:positionH>
                <wp:positionV relativeFrom="paragraph">
                  <wp:posOffset>407670</wp:posOffset>
                </wp:positionV>
                <wp:extent cx="790575" cy="423545"/>
                <wp:effectExtent l="0" t="0" r="28575" b="14605"/>
                <wp:wrapNone/>
                <wp:docPr id="22" name="Tekstbok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235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7AB5A" w14:textId="77777777" w:rsidR="00B7391B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Uncertain</w:t>
                            </w:r>
                          </w:p>
                          <w:p w14:paraId="30E5A2F1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2" o:spid="_x0000_s1035" type="#_x0000_t202" style="position:absolute;margin-left:474.85pt;margin-top:32.1pt;width:62.25pt;height:3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" fillcolor="#d99594 [1941]">
                <v:textbox>
                  <w:txbxContent>
                    <w:p w14:paraId="7427AB5A" w14:textId="77777777" w:rsidR="00B7391B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Uncertain</w:t>
                      </w:r>
                    </w:p>
                    <w:p w14:paraId="30E5A2F1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63F79" wp14:editId="4FADDA4D">
                <wp:simplePos x="0" y="0"/>
                <wp:positionH relativeFrom="column">
                  <wp:posOffset>4422140</wp:posOffset>
                </wp:positionH>
                <wp:positionV relativeFrom="paragraph">
                  <wp:posOffset>408305</wp:posOffset>
                </wp:positionV>
                <wp:extent cx="800100" cy="423545"/>
                <wp:effectExtent l="0" t="0" r="19050" b="14605"/>
                <wp:wrapNone/>
                <wp:docPr id="5" name="Tekstbok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235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8CC24" w14:textId="77777777" w:rsidR="00B7391B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Very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dis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satisfied</w:t>
                            </w:r>
                          </w:p>
                          <w:p w14:paraId="0AAC840E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5" o:spid="_x0000_s1036" type="#_x0000_t202" style="position:absolute;margin-left:348.2pt;margin-top:32.15pt;width:63pt;height:3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" fillcolor="#d99594 [1941]">
                <v:textbox>
                  <w:txbxContent>
                    <w:p w14:paraId="74A8CC24" w14:textId="77777777" w:rsidR="00B7391B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Very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dis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satisfied</w:t>
                      </w:r>
                    </w:p>
                    <w:p w14:paraId="0AAC840E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9C918A" wp14:editId="2088459C">
                <wp:simplePos x="0" y="0"/>
                <wp:positionH relativeFrom="column">
                  <wp:posOffset>6822440</wp:posOffset>
                </wp:positionH>
                <wp:positionV relativeFrom="paragraph">
                  <wp:posOffset>3155950</wp:posOffset>
                </wp:positionV>
                <wp:extent cx="790575" cy="457200"/>
                <wp:effectExtent l="0" t="0" r="28575" b="19050"/>
                <wp:wrapNone/>
                <wp:docPr id="288" name="Tekstboks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572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2D40C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  <w:t>4</w:t>
                            </w:r>
                          </w:p>
                          <w:p w14:paraId="5F9D845C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88" o:spid="_x0000_s1037" type="#_x0000_t202" style="position:absolute;margin-left:537.2pt;margin-top:248.5pt;width:62.2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" fillcolor="#eaf1dd [662]">
                <v:textbox>
                  <w:txbxContent>
                    <w:p w14:paraId="1752D40C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  <w:t>4</w:t>
                      </w:r>
                    </w:p>
                    <w:p w14:paraId="5F9D845C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E3296C" wp14:editId="73B8CD1A">
                <wp:simplePos x="0" y="0"/>
                <wp:positionH relativeFrom="column">
                  <wp:posOffset>6822440</wp:posOffset>
                </wp:positionH>
                <wp:positionV relativeFrom="paragraph">
                  <wp:posOffset>1160780</wp:posOffset>
                </wp:positionV>
                <wp:extent cx="790575" cy="1995170"/>
                <wp:effectExtent l="0" t="0" r="28575" b="24130"/>
                <wp:wrapNone/>
                <wp:docPr id="27" name="Tekstbok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19951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B9982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4</w:t>
                            </w:r>
                          </w:p>
                          <w:p w14:paraId="416CF322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7" o:spid="_x0000_s1038" type="#_x0000_t202" style="position:absolute;margin-left:537.2pt;margin-top:91.4pt;width:62.25pt;height:15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" fillcolor="#eaf1dd [662]">
                <v:textbox>
                  <w:txbxContent>
                    <w:p w14:paraId="38EB9982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4</w:t>
                      </w:r>
                    </w:p>
                    <w:p w14:paraId="416CF322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A1597B" wp14:editId="2FF2810D">
                <wp:simplePos x="0" y="0"/>
                <wp:positionH relativeFrom="column">
                  <wp:posOffset>6022340</wp:posOffset>
                </wp:positionH>
                <wp:positionV relativeFrom="paragraph">
                  <wp:posOffset>3155950</wp:posOffset>
                </wp:positionV>
                <wp:extent cx="790575" cy="457200"/>
                <wp:effectExtent l="0" t="0" r="28575" b="19050"/>
                <wp:wrapNone/>
                <wp:docPr id="292" name="Tekstboks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572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83034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  <w:t>3</w:t>
                            </w:r>
                          </w:p>
                          <w:p w14:paraId="341DEDFE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2" o:spid="_x0000_s1039" type="#_x0000_t202" style="position:absolute;margin-left:474.2pt;margin-top:248.5pt;width:62.25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" fillcolor="#eaf1dd [662]">
                <v:textbox>
                  <w:txbxContent>
                    <w:p w14:paraId="0BB83034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  <w:t>3</w:t>
                      </w:r>
                    </w:p>
                    <w:p w14:paraId="341DEDFE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4DA080" wp14:editId="0E12FAA3">
                <wp:simplePos x="0" y="0"/>
                <wp:positionH relativeFrom="column">
                  <wp:posOffset>6022340</wp:posOffset>
                </wp:positionH>
                <wp:positionV relativeFrom="paragraph">
                  <wp:posOffset>1160780</wp:posOffset>
                </wp:positionV>
                <wp:extent cx="790575" cy="1995170"/>
                <wp:effectExtent l="0" t="0" r="28575" b="24130"/>
                <wp:wrapNone/>
                <wp:docPr id="30" name="Tekstboks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19951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FFE77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</w:p>
                          <w:p w14:paraId="61120939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30" o:spid="_x0000_s1040" type="#_x0000_t202" style="position:absolute;margin-left:474.2pt;margin-top:91.4pt;width:62.25pt;height:157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" fillcolor="#f2dbdb [661]">
                <v:textbox>
                  <w:txbxContent>
                    <w:p w14:paraId="7B3FFE77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3</w:t>
                      </w:r>
                    </w:p>
                    <w:p w14:paraId="61120939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25F22B" wp14:editId="0FC822E2">
                <wp:simplePos x="0" y="0"/>
                <wp:positionH relativeFrom="column">
                  <wp:posOffset>5222240</wp:posOffset>
                </wp:positionH>
                <wp:positionV relativeFrom="paragraph">
                  <wp:posOffset>1160780</wp:posOffset>
                </wp:positionV>
                <wp:extent cx="789940" cy="1995170"/>
                <wp:effectExtent l="0" t="0" r="10160" b="24130"/>
                <wp:wrapNone/>
                <wp:docPr id="29" name="Tekstboks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940" cy="19951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8C26D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</w:p>
                          <w:p w14:paraId="61478698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" o:spid="_x0000_s1041" type="#_x0000_t202" style="position:absolute;margin-left:411.2pt;margin-top:91.4pt;width:62.2pt;height:157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" fillcolor="#f2dbdb [661]">
                <v:textbox>
                  <w:txbxContent>
                    <w:p w14:paraId="0BF8C26D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2</w:t>
                      </w:r>
                    </w:p>
                    <w:p w14:paraId="61478698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EEE19E" wp14:editId="66520FA3">
                <wp:simplePos x="0" y="0"/>
                <wp:positionH relativeFrom="column">
                  <wp:posOffset>5222240</wp:posOffset>
                </wp:positionH>
                <wp:positionV relativeFrom="paragraph">
                  <wp:posOffset>3155950</wp:posOffset>
                </wp:positionV>
                <wp:extent cx="789940" cy="457200"/>
                <wp:effectExtent l="0" t="0" r="10160" b="19050"/>
                <wp:wrapNone/>
                <wp:docPr id="291" name="Tekstboks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940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35B80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  <w:t>2</w:t>
                            </w:r>
                          </w:p>
                          <w:p w14:paraId="6BD9EEA7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1" o:spid="_x0000_s1042" type="#_x0000_t202" style="position:absolute;margin-left:411.2pt;margin-top:248.5pt;width:62.2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" fillcolor="#f2dbdb [661]">
                <v:textbox>
                  <w:txbxContent>
                    <w:p w14:paraId="10035B80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  <w:t>2</w:t>
                      </w:r>
                    </w:p>
                    <w:p w14:paraId="6BD9EEA7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2EC49E" wp14:editId="1E39CA86">
                <wp:simplePos x="0" y="0"/>
                <wp:positionH relativeFrom="column">
                  <wp:posOffset>4422140</wp:posOffset>
                </wp:positionH>
                <wp:positionV relativeFrom="paragraph">
                  <wp:posOffset>3155950</wp:posOffset>
                </wp:positionV>
                <wp:extent cx="790575" cy="457200"/>
                <wp:effectExtent l="0" t="0" r="28575" b="19050"/>
                <wp:wrapNone/>
                <wp:docPr id="31" name="Tekstboks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55C81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  <w:t>1</w:t>
                            </w:r>
                          </w:p>
                          <w:p w14:paraId="3CDA80A1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31" o:spid="_x0000_s1043" type="#_x0000_t202" style="position:absolute;margin-left:348.2pt;margin-top:248.5pt;width:62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" fillcolor="#f2dbdb [661]">
                <v:textbox>
                  <w:txbxContent>
                    <w:p w14:paraId="22A55C81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  <w:t>1</w:t>
                      </w:r>
                    </w:p>
                    <w:p w14:paraId="3CDA80A1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1B4A87" wp14:editId="7406DA55">
                <wp:simplePos x="0" y="0"/>
                <wp:positionH relativeFrom="column">
                  <wp:posOffset>6483985</wp:posOffset>
                </wp:positionH>
                <wp:positionV relativeFrom="paragraph">
                  <wp:posOffset>4321810</wp:posOffset>
                </wp:positionV>
                <wp:extent cx="1600200" cy="233045"/>
                <wp:effectExtent l="0" t="0" r="19050" b="14605"/>
                <wp:wrapNone/>
                <wp:docPr id="296" name="Tekstboks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330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856A12" w14:textId="77777777" w:rsidR="00B7391B" w:rsidRDefault="00B7391B" w:rsidP="00B7391B">
                            <w:pPr>
                              <w:jc w:val="center"/>
                            </w:pPr>
                            <w:r>
                              <w:t>Sufficient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6" o:spid="_x0000_s1044" type="#_x0000_t202" style="position:absolute;margin-left:510.55pt;margin-top:340.3pt;width:126pt;height:18.3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" fillcolor="#eaf1dd [662]" strokeweight=".5pt">
                <v:textbox>
                  <w:txbxContent>
                    <w:p w14:paraId="25856A12" w14:textId="77777777" w:rsidR="00B7391B" w:rsidRDefault="00B7391B" w:rsidP="00B7391B">
                      <w:pPr>
                        <w:jc w:val="center"/>
                      </w:pPr>
                      <w:r>
                        <w:t>Sufficient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F2DF0C" wp14:editId="1163A60E">
                <wp:simplePos x="0" y="0"/>
                <wp:positionH relativeFrom="column">
                  <wp:posOffset>4784090</wp:posOffset>
                </wp:positionH>
                <wp:positionV relativeFrom="paragraph">
                  <wp:posOffset>4322445</wp:posOffset>
                </wp:positionV>
                <wp:extent cx="1600200" cy="233045"/>
                <wp:effectExtent l="0" t="0" r="19050" b="14605"/>
                <wp:wrapNone/>
                <wp:docPr id="295" name="Tekstboks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330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42F641" w14:textId="77777777" w:rsidR="00B7391B" w:rsidRDefault="00B7391B" w:rsidP="00B7391B">
                            <w:pPr>
                              <w:jc w:val="center"/>
                            </w:pPr>
                            <w:r>
                              <w:t>Insufficient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5" o:spid="_x0000_s1045" type="#_x0000_t202" style="position:absolute;margin-left:376.7pt;margin-top:340.35pt;width:126pt;height:18.3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" fillcolor="#f2dbdb [661]" strokeweight=".5pt">
                <v:textbox>
                  <w:txbxContent>
                    <w:p w14:paraId="0A42F641" w14:textId="77777777" w:rsidR="00B7391B" w:rsidRDefault="00B7391B" w:rsidP="00B7391B">
                      <w:pPr>
                        <w:jc w:val="center"/>
                      </w:pPr>
                      <w:r>
                        <w:t>Insufficient</w:t>
                      </w:r>
                    </w:p>
                  </w:txbxContent>
                </v:textbox>
              </v:shape>
            </w:pict>
          </mc:Fallback>
        </mc:AlternateContent>
      </w:r>
      <w:r w:rsidRPr="00A951DB">
        <w:rPr>
          <w:lang w:val="nb-NO" w:eastAsia="nb-N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E620A2" wp14:editId="357EAD83">
                <wp:simplePos x="0" y="0"/>
                <wp:positionH relativeFrom="column">
                  <wp:posOffset>4422140</wp:posOffset>
                </wp:positionH>
                <wp:positionV relativeFrom="paragraph">
                  <wp:posOffset>1160780</wp:posOffset>
                </wp:positionV>
                <wp:extent cx="790575" cy="1995170"/>
                <wp:effectExtent l="0" t="0" r="28575" b="24130"/>
                <wp:wrapNone/>
                <wp:docPr id="26" name="Tekstboks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19951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DDA8E" w14:textId="77777777" w:rsidR="00B7391B" w:rsidRPr="00BF1195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</w:rPr>
                            </w:pPr>
                            <w:r w:rsidRPr="00BF119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</w:p>
                          <w:p w14:paraId="50E6433D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6" o:spid="_x0000_s1046" type="#_x0000_t202" style="position:absolute;margin-left:348.2pt;margin-top:91.4pt;width:62.25pt;height:15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" fillcolor="#f2dbdb [661]">
                <v:textbox>
                  <w:txbxContent>
                    <w:p w14:paraId="45EDDA8E" w14:textId="77777777" w:rsidR="00B7391B" w:rsidRPr="00BF1195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</w:rPr>
                      </w:pPr>
                      <w:r w:rsidRPr="00BF119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sz w:val="20"/>
                          <w:szCs w:val="20"/>
                          <w:lang w:val="en-GB"/>
                        </w:rPr>
                        <w:t>1</w:t>
                      </w:r>
                    </w:p>
                    <w:p w14:paraId="50E6433D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D33914" wp14:editId="5D41A0D6">
                <wp:simplePos x="0" y="0"/>
                <wp:positionH relativeFrom="column">
                  <wp:posOffset>5236210</wp:posOffset>
                </wp:positionH>
                <wp:positionV relativeFrom="paragraph">
                  <wp:posOffset>410210</wp:posOffset>
                </wp:positionV>
                <wp:extent cx="789940" cy="423545"/>
                <wp:effectExtent l="0" t="0" r="10160" b="14605"/>
                <wp:wrapNone/>
                <wp:docPr id="21" name="Tekstbok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940" cy="4235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E6A35" w14:textId="77777777" w:rsidR="00B7391B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Fairly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dis</w:t>
                            </w:r>
                            <w:r w:rsidRPr="00B9365D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lang w:val="en-GB"/>
                              </w:rPr>
                              <w:t>satisfied</w:t>
                            </w:r>
                          </w:p>
                          <w:p w14:paraId="3A2D2E13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1" o:spid="_x0000_s1047" type="#_x0000_t202" style="position:absolute;margin-left:412.3pt;margin-top:32.3pt;width:62.2pt;height:3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" fillcolor="#d99594 [1941]">
                <v:textbox>
                  <w:txbxContent>
                    <w:p w14:paraId="2CAE6A35" w14:textId="77777777" w:rsidR="00B7391B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Fairly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dis</w:t>
                      </w:r>
                      <w:r w:rsidRPr="00B9365D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lang w:val="en-GB"/>
                        </w:rPr>
                        <w:t>satisfied</w:t>
                      </w:r>
                    </w:p>
                    <w:p w14:paraId="3A2D2E13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D6B">
        <w:rPr>
          <w:rFonts w:ascii="Times New Roman" w:hAnsi="Times New Roman" w:cs="Times New Roman"/>
          <w:sz w:val="20"/>
          <w:szCs w:val="20"/>
          <w:lang w:val="nb-NO"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41326" wp14:editId="321F77BD">
                <wp:simplePos x="0" y="0"/>
                <wp:positionH relativeFrom="column">
                  <wp:posOffset>4426585</wp:posOffset>
                </wp:positionH>
                <wp:positionV relativeFrom="paragraph">
                  <wp:posOffset>65405</wp:posOffset>
                </wp:positionV>
                <wp:extent cx="2409825" cy="276225"/>
                <wp:effectExtent l="0" t="0" r="28575" b="28575"/>
                <wp:wrapNone/>
                <wp:docPr id="6" name="Tekstbok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2762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D58EE" w14:textId="7C416CD1" w:rsidR="00B7391B" w:rsidRPr="00B7391B" w:rsidRDefault="00B7391B" w:rsidP="00B739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DISSATISFIED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  <w:vertAlign w:val="superscript"/>
                                <w:lang w:val="en-GB"/>
                              </w:rPr>
                              <w:t>1</w:t>
                            </w:r>
                          </w:p>
                          <w:p w14:paraId="1C598DFC" w14:textId="77777777" w:rsidR="00B7391B" w:rsidRDefault="00B7391B" w:rsidP="00B7391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32A8C933" w14:textId="77777777" w:rsidR="00B7391B" w:rsidRPr="00084B22" w:rsidRDefault="00B7391B" w:rsidP="00B7391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6" o:spid="_x0000_s1048" type="#_x0000_t202" style="position:absolute;margin-left:348.55pt;margin-top:5.15pt;width:189.7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" fillcolor="#d99594 [1941]">
                <v:textbox>
                  <w:txbxContent>
                    <w:p w14:paraId="724D58EE" w14:textId="7C416CD1" w:rsidR="00B7391B" w:rsidRPr="00B7391B" w:rsidRDefault="00B7391B" w:rsidP="00B7391B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vertAlign w:val="super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DISSATISFIED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  <w:vertAlign w:val="superscript"/>
                          <w:lang w:val="en-GB"/>
                        </w:rPr>
                        <w:t>1</w:t>
                      </w:r>
                    </w:p>
                    <w:p w14:paraId="1C598DFC" w14:textId="77777777" w:rsidR="00B7391B" w:rsidRDefault="00B7391B" w:rsidP="00B7391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32A8C933" w14:textId="77777777" w:rsidR="00B7391B" w:rsidRPr="00084B22" w:rsidRDefault="00B7391B" w:rsidP="00B7391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9C2A2F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370B1874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3FB5E9A4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40D107B4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2E21570A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5014DB85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4B3662B2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0075174B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270B3672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74346E9B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1A8428AF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5B1980E3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7C7270F5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4D6467CE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1FEF2CF8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359CE57C" w14:textId="14FD5F72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b/>
          <w:color w:val="0070C0"/>
          <w:sz w:val="20"/>
          <w:szCs w:val="20"/>
        </w:rPr>
        <w:t>Cfr. Methods.</w:t>
      </w:r>
    </w:p>
    <w:p w14:paraId="5F1C9326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6645EF1F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23F35BB2" w14:textId="77777777" w:rsidR="00B7391B" w:rsidRDefault="00B7391B" w:rsidP="00B7391B">
      <w:pPr>
        <w:ind w:right="708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14:paraId="4C86C7FA" w14:textId="77777777" w:rsidR="00B7391B" w:rsidRPr="00BE71B2" w:rsidRDefault="00B7391B" w:rsidP="00B7391B">
      <w:pPr>
        <w:ind w:right="708"/>
        <w:rPr>
          <w:rFonts w:ascii="Times New Roman" w:hAnsi="Times New Roman" w:cs="Times New Roman"/>
          <w:color w:val="0070C0"/>
          <w:sz w:val="20"/>
          <w:szCs w:val="20"/>
        </w:rPr>
      </w:pPr>
      <w:r w:rsidRPr="00BE71B2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Supplementary table 2: </w:t>
      </w:r>
      <w:r w:rsidRPr="00CB0E6B">
        <w:rPr>
          <w:rFonts w:ascii="Times New Roman" w:hAnsi="Times New Roman" w:cs="Times New Roman"/>
          <w:b/>
          <w:color w:val="0070C0"/>
          <w:sz w:val="20"/>
          <w:szCs w:val="20"/>
        </w:rPr>
        <w:t>Means (±SD) of the seven Quality in</w:t>
      </w:r>
      <w:r>
        <w:rPr>
          <w:rFonts w:ascii="Times New Roman" w:hAnsi="Times New Roman" w:cs="Times New Roman"/>
          <w:b/>
          <w:color w:val="0070C0"/>
          <w:sz w:val="20"/>
          <w:szCs w:val="20"/>
        </w:rPr>
        <w:t>dicators in long-term satisfied</w:t>
      </w:r>
      <w:r w:rsidRPr="00CB0E6B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olor w:val="0070C0"/>
          <w:sz w:val="20"/>
          <w:szCs w:val="20"/>
        </w:rPr>
        <w:t>and dissatisfied</w:t>
      </w:r>
      <w:r w:rsidRPr="00CB0E6B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 patients</w:t>
      </w:r>
      <w:r w:rsidRPr="00BE71B2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2013"/>
        <w:gridCol w:w="1956"/>
      </w:tblGrid>
      <w:tr w:rsidR="00B7391B" w:rsidRPr="00BE71B2" w14:paraId="040D46C3" w14:textId="77777777" w:rsidTr="004A4F4E">
        <w:tc>
          <w:tcPr>
            <w:tcW w:w="4395" w:type="dxa"/>
          </w:tcPr>
          <w:p w14:paraId="69B29DC1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14:paraId="045AF073" w14:textId="77777777" w:rsidR="00B7391B" w:rsidRPr="000267F3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vertAlign w:val="superscript"/>
              </w:rPr>
            </w:pPr>
            <w:r w:rsidRPr="00BE71B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Quality indicators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vertAlign w:val="superscript"/>
              </w:rPr>
              <w:t>1</w:t>
            </w:r>
          </w:p>
          <w:p w14:paraId="2FC71E81" w14:textId="77777777" w:rsidR="00B7391B" w:rsidRPr="00BE71B2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D6E3BC" w:themeFill="accent3" w:themeFillTint="66"/>
          </w:tcPr>
          <w:p w14:paraId="04EA1395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14:paraId="22FDF101" w14:textId="77777777" w:rsidR="00B7391B" w:rsidRPr="00CB0E6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SATISFIED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vertAlign w:val="superscript"/>
              </w:rPr>
              <w:t>2</w:t>
            </w:r>
          </w:p>
          <w:p w14:paraId="03137DD9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</w:t>
            </w: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ean (±SD)</w:t>
            </w:r>
          </w:p>
          <w:p w14:paraId="1DCF9014" w14:textId="77777777" w:rsidR="00B7391B" w:rsidRPr="00BE71B2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D99594" w:themeFill="accent2" w:themeFillTint="99"/>
          </w:tcPr>
          <w:p w14:paraId="3ED7031E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14:paraId="599F7B0D" w14:textId="77777777" w:rsidR="00B7391B" w:rsidRPr="00CB0E6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DISSATISFIED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vertAlign w:val="superscript"/>
              </w:rPr>
              <w:t>2</w:t>
            </w:r>
          </w:p>
          <w:p w14:paraId="564083CE" w14:textId="77777777" w:rsidR="00B7391B" w:rsidRPr="00BE71B2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</w:t>
            </w: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ean (±SD)</w:t>
            </w:r>
          </w:p>
        </w:tc>
      </w:tr>
      <w:tr w:rsidR="00B7391B" w:rsidRPr="00BE71B2" w14:paraId="5EAF2253" w14:textId="77777777" w:rsidTr="004A4F4E">
        <w:tc>
          <w:tcPr>
            <w:tcW w:w="4395" w:type="dxa"/>
          </w:tcPr>
          <w:p w14:paraId="0C6060EA" w14:textId="77777777" w:rsidR="00B7391B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Overall information about treatment</w:t>
            </w:r>
          </w:p>
          <w:p w14:paraId="68729BB7" w14:textId="77777777" w:rsidR="00B7391B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Overall follow-up</w:t>
            </w:r>
          </w:p>
          <w:p w14:paraId="0FCCA9DA" w14:textId="77777777" w:rsidR="00B7391B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Cooperation between </w:t>
            </w: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hospital and GP</w:t>
            </w:r>
          </w:p>
          <w:p w14:paraId="399CD907" w14:textId="77777777" w:rsidR="00B7391B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Participation in treatment decisions</w:t>
            </w:r>
          </w:p>
          <w:p w14:paraId="513EAA4C" w14:textId="77777777" w:rsidR="00B7391B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Information about treatment options</w:t>
            </w:r>
          </w:p>
          <w:p w14:paraId="6C180DC2" w14:textId="77777777" w:rsidR="00B7391B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Information about adverse effects</w:t>
            </w:r>
          </w:p>
          <w:p w14:paraId="71D4B7BF" w14:textId="77777777" w:rsidR="00B7391B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Follow-up of adverse effects</w:t>
            </w:r>
          </w:p>
          <w:p w14:paraId="089A065D" w14:textId="77777777" w:rsidR="00B7391B" w:rsidRPr="00BE71B2" w:rsidRDefault="00B7391B" w:rsidP="004A4F4E">
            <w:pPr>
              <w:spacing w:line="276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D6E3BC" w:themeFill="accent3" w:themeFillTint="66"/>
          </w:tcPr>
          <w:p w14:paraId="17F2C786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4.24 (±1.03) </w:t>
            </w:r>
          </w:p>
          <w:p w14:paraId="57DD19D3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3.85 (±1.39)</w:t>
            </w:r>
          </w:p>
          <w:p w14:paraId="58348BB1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3.01 (±1.15)</w:t>
            </w:r>
          </w:p>
          <w:p w14:paraId="72DFEF8C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3.74 (±1.10)</w:t>
            </w:r>
          </w:p>
          <w:p w14:paraId="13F5BD6E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4.01 (±0.93)</w:t>
            </w:r>
          </w:p>
          <w:p w14:paraId="5570EA45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3.69 (±0.96)</w:t>
            </w:r>
          </w:p>
          <w:p w14:paraId="67D83394" w14:textId="77777777" w:rsidR="00B7391B" w:rsidRPr="00BE71B2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3.42 (±1.33)</w:t>
            </w:r>
          </w:p>
        </w:tc>
        <w:tc>
          <w:tcPr>
            <w:tcW w:w="1956" w:type="dxa"/>
            <w:shd w:val="clear" w:color="auto" w:fill="D99594" w:themeFill="accent2" w:themeFillTint="99"/>
          </w:tcPr>
          <w:p w14:paraId="6C3F9EC9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2.76 (±1.16)</w:t>
            </w:r>
          </w:p>
          <w:p w14:paraId="5FBB860B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2.55 (±1.23)</w:t>
            </w:r>
          </w:p>
          <w:p w14:paraId="38124C1B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2.03 (±0.92)</w:t>
            </w:r>
          </w:p>
          <w:p w14:paraId="30FE882B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3.01 (±1.10)</w:t>
            </w:r>
          </w:p>
          <w:p w14:paraId="2FBAA3BA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3.10 (±1.06)</w:t>
            </w:r>
          </w:p>
          <w:p w14:paraId="2627E2B3" w14:textId="77777777" w:rsidR="00B7391B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2.76 (±1.09)</w:t>
            </w:r>
          </w:p>
          <w:p w14:paraId="6330B57B" w14:textId="77777777" w:rsidR="00B7391B" w:rsidRPr="00BE71B2" w:rsidRDefault="00B7391B" w:rsidP="004A4F4E">
            <w:pPr>
              <w:spacing w:line="276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BE71B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2.41 (±1.29)</w:t>
            </w:r>
          </w:p>
        </w:tc>
      </w:tr>
    </w:tbl>
    <w:p w14:paraId="7FC4A08B" w14:textId="77777777" w:rsidR="00B7391B" w:rsidRDefault="00B7391B" w:rsidP="00B7391B">
      <w:pPr>
        <w:rPr>
          <w:rFonts w:ascii="Times New Roman" w:hAnsi="Times New Roman" w:cs="Times New Roman"/>
          <w:color w:val="0070C0"/>
          <w:sz w:val="20"/>
          <w:szCs w:val="20"/>
        </w:rPr>
      </w:pPr>
      <w:r>
        <w:rPr>
          <w:rFonts w:ascii="Times New Roman" w:hAnsi="Times New Roman" w:cs="Times New Roman"/>
          <w:color w:val="0070C0"/>
          <w:sz w:val="20"/>
          <w:szCs w:val="20"/>
          <w:vertAlign w:val="superscript"/>
        </w:rPr>
        <w:t>1</w:t>
      </w:r>
      <w:r w:rsidRPr="0058076E">
        <w:rPr>
          <w:rFonts w:ascii="Times New Roman" w:hAnsi="Times New Roman" w:cs="Times New Roman"/>
          <w:color w:val="0070C0"/>
          <w:sz w:val="20"/>
          <w:szCs w:val="20"/>
        </w:rPr>
        <w:t>Chronbach</w:t>
      </w:r>
      <w:r>
        <w:rPr>
          <w:rFonts w:ascii="Times New Roman" w:hAnsi="Times New Roman" w:cs="Times New Roman"/>
          <w:color w:val="0070C0"/>
          <w:sz w:val="20"/>
          <w:szCs w:val="20"/>
        </w:rPr>
        <w:t>’s alpha =</w:t>
      </w:r>
      <w:r w:rsidRPr="0058076E">
        <w:rPr>
          <w:rFonts w:ascii="Times New Roman" w:hAnsi="Times New Roman" w:cs="Times New Roman"/>
          <w:color w:val="0070C0"/>
          <w:sz w:val="20"/>
          <w:szCs w:val="20"/>
        </w:rPr>
        <w:t xml:space="preserve"> 0.79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070C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color w:val="0070C0"/>
          <w:sz w:val="20"/>
          <w:szCs w:val="20"/>
        </w:rPr>
        <w:t xml:space="preserve">Cfr. Methods. </w:t>
      </w:r>
    </w:p>
    <w:p w14:paraId="1B50FC13" w14:textId="73BAA681" w:rsidR="00160F14" w:rsidRDefault="00B7391B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  <w:r w:rsidRPr="00B4531A">
        <w:rPr>
          <w:rFonts w:ascii="Times New Roman" w:hAnsi="Times New Roman" w:cs="Times New Roman"/>
          <w:color w:val="0070C0"/>
          <w:sz w:val="20"/>
          <w:szCs w:val="20"/>
        </w:rPr>
        <w:t xml:space="preserve">All differences were statistical significant, </w:t>
      </w:r>
      <w:r w:rsidRPr="00B4531A">
        <w:rPr>
          <w:rFonts w:ascii="Times New Roman" w:hAnsi="Times New Roman" w:cs="Times New Roman"/>
          <w:i/>
          <w:color w:val="0070C0"/>
          <w:sz w:val="20"/>
          <w:szCs w:val="20"/>
        </w:rPr>
        <w:t>p</w:t>
      </w:r>
      <w:r w:rsidRPr="00B4531A">
        <w:rPr>
          <w:rFonts w:ascii="Times New Roman" w:hAnsi="Times New Roman" w:cs="Times New Roman"/>
          <w:color w:val="0070C0"/>
          <w:sz w:val="20"/>
          <w:szCs w:val="20"/>
        </w:rPr>
        <w:t xml:space="preserve"> &lt; 0.01. </w:t>
      </w:r>
      <w:bookmarkStart w:id="0" w:name="_GoBack"/>
      <w:bookmarkEnd w:id="0"/>
    </w:p>
    <w:p w14:paraId="0CE31E13" w14:textId="77777777" w:rsidR="00160F14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p w14:paraId="00058916" w14:textId="77777777" w:rsidR="00160F14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p w14:paraId="6F68BDB9" w14:textId="77777777" w:rsidR="00160F14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p w14:paraId="20434CE9" w14:textId="77777777" w:rsidR="00160F14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p w14:paraId="50EA3ADE" w14:textId="77777777" w:rsidR="00160F14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p w14:paraId="44E147A4" w14:textId="77777777" w:rsidR="00160F14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p w14:paraId="11863520" w14:textId="77777777" w:rsidR="00160F14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p w14:paraId="64B0B83B" w14:textId="77777777" w:rsidR="00160F14" w:rsidRPr="00B4531A" w:rsidRDefault="00160F14" w:rsidP="00B7391B">
      <w:pPr>
        <w:spacing w:line="240" w:lineRule="auto"/>
        <w:rPr>
          <w:rFonts w:ascii="Times New Roman" w:hAnsi="Times New Roman" w:cs="Times New Roman"/>
          <w:color w:val="0070C0"/>
          <w:sz w:val="20"/>
          <w:szCs w:val="20"/>
        </w:rPr>
      </w:pPr>
    </w:p>
    <w:sectPr w:rsidR="00160F14" w:rsidRPr="00B4531A" w:rsidSect="001501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i Vatne Monsen">
    <w15:presenceInfo w15:providerId="None" w15:userId="Kari Vatne Mon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7F"/>
    <w:rsid w:val="00030A4B"/>
    <w:rsid w:val="000D79FF"/>
    <w:rsid w:val="00143956"/>
    <w:rsid w:val="0015017F"/>
    <w:rsid w:val="00160F14"/>
    <w:rsid w:val="00166696"/>
    <w:rsid w:val="001A433E"/>
    <w:rsid w:val="001D6DE7"/>
    <w:rsid w:val="001E0427"/>
    <w:rsid w:val="002C588A"/>
    <w:rsid w:val="002E5A0F"/>
    <w:rsid w:val="002F785C"/>
    <w:rsid w:val="0032462E"/>
    <w:rsid w:val="00331365"/>
    <w:rsid w:val="00345ADE"/>
    <w:rsid w:val="00356A8B"/>
    <w:rsid w:val="003B36C9"/>
    <w:rsid w:val="004125A4"/>
    <w:rsid w:val="0045361E"/>
    <w:rsid w:val="004914FC"/>
    <w:rsid w:val="004950AA"/>
    <w:rsid w:val="004E201B"/>
    <w:rsid w:val="00555FF6"/>
    <w:rsid w:val="005A073B"/>
    <w:rsid w:val="005B15C0"/>
    <w:rsid w:val="005D2F43"/>
    <w:rsid w:val="005E27DB"/>
    <w:rsid w:val="00634F19"/>
    <w:rsid w:val="006643F6"/>
    <w:rsid w:val="006A78BF"/>
    <w:rsid w:val="00781FC5"/>
    <w:rsid w:val="007A551C"/>
    <w:rsid w:val="00847648"/>
    <w:rsid w:val="008A0461"/>
    <w:rsid w:val="008A2FDF"/>
    <w:rsid w:val="009D5A84"/>
    <w:rsid w:val="00A822CD"/>
    <w:rsid w:val="00A951DB"/>
    <w:rsid w:val="00AC602B"/>
    <w:rsid w:val="00AE383E"/>
    <w:rsid w:val="00B203AA"/>
    <w:rsid w:val="00B24B0D"/>
    <w:rsid w:val="00B50BBE"/>
    <w:rsid w:val="00B7391B"/>
    <w:rsid w:val="00BA6D8C"/>
    <w:rsid w:val="00BD3504"/>
    <w:rsid w:val="00BE5171"/>
    <w:rsid w:val="00BF1195"/>
    <w:rsid w:val="00BF74F6"/>
    <w:rsid w:val="00C11FDF"/>
    <w:rsid w:val="00C43594"/>
    <w:rsid w:val="00C80193"/>
    <w:rsid w:val="00C90107"/>
    <w:rsid w:val="00CA1305"/>
    <w:rsid w:val="00D001C7"/>
    <w:rsid w:val="00D363E1"/>
    <w:rsid w:val="00D44C28"/>
    <w:rsid w:val="00D93E50"/>
    <w:rsid w:val="00D96618"/>
    <w:rsid w:val="00DA24A3"/>
    <w:rsid w:val="00DB08EE"/>
    <w:rsid w:val="00DE0F39"/>
    <w:rsid w:val="00E04FE0"/>
    <w:rsid w:val="00E120A8"/>
    <w:rsid w:val="00E8461D"/>
    <w:rsid w:val="00EA5CA4"/>
    <w:rsid w:val="00EC1CE4"/>
    <w:rsid w:val="00EC3552"/>
    <w:rsid w:val="00EE43F8"/>
    <w:rsid w:val="00EF1B25"/>
    <w:rsid w:val="00F06781"/>
    <w:rsid w:val="00F92EF9"/>
    <w:rsid w:val="00FB75F5"/>
    <w:rsid w:val="00FD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3AF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17F"/>
    <w:rPr>
      <w:noProof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C90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0107"/>
    <w:rPr>
      <w:rFonts w:ascii="Tahoma" w:hAnsi="Tahoma" w:cs="Tahoma"/>
      <w:noProof/>
      <w:sz w:val="16"/>
      <w:szCs w:val="16"/>
      <w:lang w:val="en-US"/>
    </w:rPr>
  </w:style>
  <w:style w:type="table" w:styleId="Tabellrutenett">
    <w:name w:val="Table Grid"/>
    <w:basedOn w:val="Vanligtabell"/>
    <w:uiPriority w:val="59"/>
    <w:rsid w:val="00B73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17F"/>
    <w:rPr>
      <w:noProof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C90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0107"/>
    <w:rPr>
      <w:rFonts w:ascii="Tahoma" w:hAnsi="Tahoma" w:cs="Tahoma"/>
      <w:noProof/>
      <w:sz w:val="16"/>
      <w:szCs w:val="16"/>
      <w:lang w:val="en-US"/>
    </w:rPr>
  </w:style>
  <w:style w:type="table" w:styleId="Tabellrutenett">
    <w:name w:val="Table Grid"/>
    <w:basedOn w:val="Vanligtabell"/>
    <w:uiPriority w:val="59"/>
    <w:rsid w:val="00B73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8DD23DD3</Template>
  <TotalTime>1</TotalTime>
  <Pages>2</Pages>
  <Words>141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 Vatne</dc:creator>
  <cp:lastModifiedBy>Kari Vatne</cp:lastModifiedBy>
  <cp:revision>2</cp:revision>
  <cp:lastPrinted>2021-02-02T11:32:00Z</cp:lastPrinted>
  <dcterms:created xsi:type="dcterms:W3CDTF">2021-09-01T09:23:00Z</dcterms:created>
  <dcterms:modified xsi:type="dcterms:W3CDTF">2021-09-01T09:23:00Z</dcterms:modified>
</cp:coreProperties>
</file>