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18AFED" w14:textId="73907A59" w:rsidR="00124D82" w:rsidRDefault="002838B4" w:rsidP="001C1205">
      <w:pPr>
        <w:pStyle w:val="Heading1"/>
      </w:pPr>
      <w:bookmarkStart w:id="0" w:name="_GoBack"/>
      <w:bookmarkEnd w:id="0"/>
      <w:r>
        <w:t>Supplementary material</w:t>
      </w:r>
    </w:p>
    <w:p w14:paraId="1E81A43C" w14:textId="6643620D" w:rsidR="008637D5" w:rsidRDefault="008637D5" w:rsidP="001C1205">
      <w:pPr>
        <w:pStyle w:val="Tabletitle"/>
      </w:pPr>
      <w:bookmarkStart w:id="1" w:name="_Ref98421143"/>
      <w:r>
        <w:t>Table</w:t>
      </w:r>
      <w:bookmarkEnd w:id="1"/>
      <w:r w:rsidR="004E14A6">
        <w:t xml:space="preserve"> S1</w:t>
      </w:r>
      <w:r>
        <w:t>. Identification codes for chemotherapy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20"/>
        <w:gridCol w:w="5974"/>
      </w:tblGrid>
      <w:tr w:rsidR="008637D5" w:rsidRPr="009443F7" w14:paraId="7EFC6B04" w14:textId="77777777" w:rsidTr="00610173">
        <w:trPr>
          <w:trHeight w:val="300"/>
        </w:trPr>
        <w:tc>
          <w:tcPr>
            <w:tcW w:w="1113" w:type="pct"/>
            <w:shd w:val="clear" w:color="auto" w:fill="auto"/>
            <w:noWrap/>
            <w:vAlign w:val="bottom"/>
            <w:hideMark/>
          </w:tcPr>
          <w:p w14:paraId="461C557B" w14:textId="1D8DB8A5" w:rsidR="008637D5" w:rsidRPr="009443F7" w:rsidRDefault="008637D5" w:rsidP="00B30712">
            <w:pPr>
              <w:rPr>
                <w:b/>
                <w:bCs/>
                <w:color w:val="000000"/>
                <w:sz w:val="22"/>
                <w:szCs w:val="22"/>
              </w:rPr>
            </w:pPr>
            <w:bookmarkStart w:id="2" w:name="_Hlk27489031"/>
            <w:r w:rsidRPr="009443F7">
              <w:rPr>
                <w:b/>
                <w:bCs/>
                <w:color w:val="000000"/>
                <w:sz w:val="22"/>
                <w:szCs w:val="22"/>
              </w:rPr>
              <w:t>Procedure</w:t>
            </w:r>
            <w:r w:rsidR="003D3336" w:rsidRPr="009443F7">
              <w:rPr>
                <w:b/>
                <w:bCs/>
                <w:color w:val="000000"/>
                <w:sz w:val="22"/>
                <w:szCs w:val="22"/>
              </w:rPr>
              <w:t>/ICD-10</w:t>
            </w:r>
            <w:r w:rsidRPr="009443F7">
              <w:rPr>
                <w:b/>
                <w:bCs/>
                <w:color w:val="000000"/>
                <w:sz w:val="22"/>
                <w:szCs w:val="22"/>
              </w:rPr>
              <w:t xml:space="preserve"> codes</w:t>
            </w:r>
          </w:p>
        </w:tc>
        <w:tc>
          <w:tcPr>
            <w:tcW w:w="3887" w:type="pct"/>
            <w:shd w:val="clear" w:color="auto" w:fill="auto"/>
            <w:noWrap/>
            <w:vAlign w:val="bottom"/>
            <w:hideMark/>
          </w:tcPr>
          <w:p w14:paraId="48083C41" w14:textId="77777777" w:rsidR="008637D5" w:rsidRPr="009443F7" w:rsidRDefault="008637D5" w:rsidP="00B30712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9443F7">
              <w:rPr>
                <w:b/>
                <w:bCs/>
                <w:color w:val="000000"/>
                <w:sz w:val="22"/>
                <w:szCs w:val="22"/>
              </w:rPr>
              <w:t xml:space="preserve">Description (Swedish) </w:t>
            </w:r>
          </w:p>
        </w:tc>
      </w:tr>
      <w:tr w:rsidR="008637D5" w:rsidRPr="009443F7" w14:paraId="34885138" w14:textId="77777777" w:rsidTr="00B30712">
        <w:trPr>
          <w:trHeight w:val="300"/>
        </w:trPr>
        <w:tc>
          <w:tcPr>
            <w:tcW w:w="1113" w:type="pct"/>
            <w:shd w:val="clear" w:color="auto" w:fill="auto"/>
            <w:noWrap/>
            <w:vAlign w:val="bottom"/>
          </w:tcPr>
          <w:p w14:paraId="34A27DC0" w14:textId="77777777" w:rsidR="008637D5" w:rsidRPr="009443F7" w:rsidRDefault="008637D5" w:rsidP="00B30712">
            <w:pPr>
              <w:rPr>
                <w:color w:val="000000"/>
                <w:sz w:val="22"/>
                <w:szCs w:val="22"/>
              </w:rPr>
            </w:pPr>
            <w:r w:rsidRPr="009443F7">
              <w:rPr>
                <w:color w:val="000000"/>
                <w:sz w:val="22"/>
                <w:szCs w:val="22"/>
              </w:rPr>
              <w:t>DT016</w:t>
            </w:r>
          </w:p>
        </w:tc>
        <w:tc>
          <w:tcPr>
            <w:tcW w:w="3887" w:type="pct"/>
            <w:shd w:val="clear" w:color="auto" w:fill="auto"/>
            <w:noWrap/>
            <w:vAlign w:val="bottom"/>
          </w:tcPr>
          <w:p w14:paraId="58BF0DFC" w14:textId="77777777" w:rsidR="008637D5" w:rsidRPr="009443F7" w:rsidRDefault="008637D5" w:rsidP="00B30712">
            <w:pPr>
              <w:rPr>
                <w:color w:val="000000"/>
                <w:sz w:val="22"/>
                <w:szCs w:val="22"/>
              </w:rPr>
            </w:pPr>
            <w:proofErr w:type="spellStart"/>
            <w:r w:rsidRPr="009443F7">
              <w:rPr>
                <w:color w:val="000000"/>
                <w:sz w:val="22"/>
                <w:szCs w:val="22"/>
              </w:rPr>
              <w:t>Läkemedelstillförsel</w:t>
            </w:r>
            <w:proofErr w:type="spellEnd"/>
            <w:r w:rsidRPr="009443F7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9443F7">
              <w:rPr>
                <w:color w:val="000000"/>
                <w:sz w:val="22"/>
                <w:szCs w:val="22"/>
              </w:rPr>
              <w:t>intravenös</w:t>
            </w:r>
            <w:proofErr w:type="spellEnd"/>
          </w:p>
        </w:tc>
      </w:tr>
      <w:tr w:rsidR="008637D5" w:rsidRPr="00722346" w14:paraId="545BA58B" w14:textId="77777777" w:rsidTr="00B30712">
        <w:trPr>
          <w:trHeight w:val="300"/>
        </w:trPr>
        <w:tc>
          <w:tcPr>
            <w:tcW w:w="1113" w:type="pct"/>
            <w:shd w:val="clear" w:color="auto" w:fill="auto"/>
            <w:noWrap/>
            <w:vAlign w:val="bottom"/>
          </w:tcPr>
          <w:p w14:paraId="6CA08E8F" w14:textId="77777777" w:rsidR="008637D5" w:rsidRPr="009443F7" w:rsidRDefault="008637D5" w:rsidP="00B30712">
            <w:pPr>
              <w:rPr>
                <w:color w:val="000000"/>
                <w:sz w:val="22"/>
                <w:szCs w:val="22"/>
              </w:rPr>
            </w:pPr>
            <w:r w:rsidRPr="009443F7">
              <w:rPr>
                <w:color w:val="000000"/>
                <w:sz w:val="22"/>
                <w:szCs w:val="22"/>
              </w:rPr>
              <w:t>DT107</w:t>
            </w:r>
          </w:p>
        </w:tc>
        <w:tc>
          <w:tcPr>
            <w:tcW w:w="3887" w:type="pct"/>
            <w:shd w:val="clear" w:color="auto" w:fill="auto"/>
            <w:noWrap/>
            <w:vAlign w:val="bottom"/>
          </w:tcPr>
          <w:p w14:paraId="6689ED26" w14:textId="77777777" w:rsidR="008637D5" w:rsidRPr="009443F7" w:rsidRDefault="008637D5" w:rsidP="00B30712">
            <w:pPr>
              <w:rPr>
                <w:color w:val="000000"/>
                <w:sz w:val="22"/>
                <w:szCs w:val="22"/>
                <w:lang w:val="sv-SE"/>
              </w:rPr>
            </w:pPr>
            <w:r w:rsidRPr="009443F7">
              <w:rPr>
                <w:color w:val="000000"/>
                <w:sz w:val="22"/>
                <w:szCs w:val="22"/>
                <w:lang w:val="sv-SE"/>
              </w:rPr>
              <w:t>Cytostatikatillförsel med annat specificerat administrationssätt</w:t>
            </w:r>
          </w:p>
        </w:tc>
      </w:tr>
      <w:tr w:rsidR="008637D5" w:rsidRPr="009443F7" w14:paraId="2C2B1D42" w14:textId="77777777" w:rsidTr="00B30712">
        <w:trPr>
          <w:trHeight w:val="300"/>
        </w:trPr>
        <w:tc>
          <w:tcPr>
            <w:tcW w:w="1113" w:type="pct"/>
            <w:shd w:val="clear" w:color="auto" w:fill="auto"/>
            <w:noWrap/>
            <w:vAlign w:val="bottom"/>
          </w:tcPr>
          <w:p w14:paraId="5AEA9E0F" w14:textId="77777777" w:rsidR="008637D5" w:rsidRPr="009443F7" w:rsidRDefault="008637D5" w:rsidP="00B30712">
            <w:pPr>
              <w:rPr>
                <w:color w:val="000000"/>
                <w:sz w:val="22"/>
                <w:szCs w:val="22"/>
              </w:rPr>
            </w:pPr>
            <w:r w:rsidRPr="009443F7">
              <w:rPr>
                <w:color w:val="000000"/>
                <w:sz w:val="22"/>
                <w:szCs w:val="22"/>
              </w:rPr>
              <w:t>DT108</w:t>
            </w:r>
          </w:p>
        </w:tc>
        <w:tc>
          <w:tcPr>
            <w:tcW w:w="3887" w:type="pct"/>
            <w:shd w:val="clear" w:color="auto" w:fill="auto"/>
            <w:noWrap/>
            <w:vAlign w:val="bottom"/>
          </w:tcPr>
          <w:p w14:paraId="75BE9A1C" w14:textId="77777777" w:rsidR="008637D5" w:rsidRPr="009443F7" w:rsidRDefault="008637D5" w:rsidP="00B30712">
            <w:pPr>
              <w:rPr>
                <w:color w:val="000000"/>
                <w:sz w:val="22"/>
                <w:szCs w:val="22"/>
              </w:rPr>
            </w:pPr>
            <w:proofErr w:type="spellStart"/>
            <w:r w:rsidRPr="009443F7">
              <w:rPr>
                <w:color w:val="000000"/>
                <w:sz w:val="22"/>
                <w:szCs w:val="22"/>
              </w:rPr>
              <w:t>Cytostatikatillförsel</w:t>
            </w:r>
            <w:proofErr w:type="spellEnd"/>
            <w:r w:rsidRPr="009443F7">
              <w:rPr>
                <w:color w:val="000000"/>
                <w:sz w:val="22"/>
                <w:szCs w:val="22"/>
              </w:rPr>
              <w:t xml:space="preserve"> UNS</w:t>
            </w:r>
          </w:p>
        </w:tc>
      </w:tr>
      <w:tr w:rsidR="008637D5" w:rsidRPr="009443F7" w14:paraId="293E2E37" w14:textId="77777777" w:rsidTr="00B30712">
        <w:trPr>
          <w:trHeight w:val="300"/>
        </w:trPr>
        <w:tc>
          <w:tcPr>
            <w:tcW w:w="1113" w:type="pct"/>
            <w:shd w:val="clear" w:color="auto" w:fill="auto"/>
            <w:noWrap/>
            <w:vAlign w:val="bottom"/>
          </w:tcPr>
          <w:p w14:paraId="0D0E34D6" w14:textId="77777777" w:rsidR="008637D5" w:rsidRPr="009443F7" w:rsidRDefault="008637D5" w:rsidP="00B30712">
            <w:pPr>
              <w:rPr>
                <w:color w:val="000000"/>
                <w:sz w:val="22"/>
                <w:szCs w:val="22"/>
              </w:rPr>
            </w:pPr>
            <w:r w:rsidRPr="009443F7">
              <w:rPr>
                <w:color w:val="000000"/>
                <w:sz w:val="22"/>
                <w:szCs w:val="22"/>
              </w:rPr>
              <w:t>DT112</w:t>
            </w:r>
          </w:p>
        </w:tc>
        <w:tc>
          <w:tcPr>
            <w:tcW w:w="3887" w:type="pct"/>
            <w:shd w:val="clear" w:color="auto" w:fill="auto"/>
            <w:noWrap/>
            <w:vAlign w:val="bottom"/>
          </w:tcPr>
          <w:p w14:paraId="750DB0A2" w14:textId="77777777" w:rsidR="008637D5" w:rsidRPr="009443F7" w:rsidRDefault="008637D5" w:rsidP="00B30712">
            <w:pPr>
              <w:rPr>
                <w:color w:val="000000"/>
                <w:sz w:val="22"/>
                <w:szCs w:val="22"/>
              </w:rPr>
            </w:pPr>
            <w:proofErr w:type="spellStart"/>
            <w:r w:rsidRPr="009443F7">
              <w:rPr>
                <w:color w:val="000000"/>
                <w:sz w:val="22"/>
                <w:szCs w:val="22"/>
              </w:rPr>
              <w:t>Cytostatikatillförsel</w:t>
            </w:r>
            <w:proofErr w:type="spellEnd"/>
            <w:r w:rsidRPr="009443F7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9443F7">
              <w:rPr>
                <w:color w:val="000000"/>
                <w:sz w:val="22"/>
                <w:szCs w:val="22"/>
              </w:rPr>
              <w:t>intratekal</w:t>
            </w:r>
            <w:proofErr w:type="spellEnd"/>
          </w:p>
        </w:tc>
      </w:tr>
      <w:tr w:rsidR="008637D5" w:rsidRPr="009443F7" w14:paraId="310AB0D7" w14:textId="77777777" w:rsidTr="00B30712">
        <w:trPr>
          <w:trHeight w:val="300"/>
        </w:trPr>
        <w:tc>
          <w:tcPr>
            <w:tcW w:w="1113" w:type="pct"/>
            <w:shd w:val="clear" w:color="auto" w:fill="auto"/>
            <w:noWrap/>
            <w:vAlign w:val="bottom"/>
          </w:tcPr>
          <w:p w14:paraId="517FB518" w14:textId="77777777" w:rsidR="008637D5" w:rsidRPr="009443F7" w:rsidRDefault="008637D5" w:rsidP="00B30712">
            <w:pPr>
              <w:rPr>
                <w:color w:val="000000"/>
                <w:sz w:val="22"/>
                <w:szCs w:val="22"/>
              </w:rPr>
            </w:pPr>
            <w:r w:rsidRPr="009443F7">
              <w:rPr>
                <w:color w:val="000000"/>
                <w:sz w:val="22"/>
                <w:szCs w:val="22"/>
              </w:rPr>
              <w:t>DT116</w:t>
            </w:r>
          </w:p>
        </w:tc>
        <w:tc>
          <w:tcPr>
            <w:tcW w:w="3887" w:type="pct"/>
            <w:shd w:val="clear" w:color="auto" w:fill="auto"/>
            <w:noWrap/>
            <w:vAlign w:val="bottom"/>
          </w:tcPr>
          <w:p w14:paraId="2B532DA4" w14:textId="77777777" w:rsidR="008637D5" w:rsidRPr="009443F7" w:rsidRDefault="008637D5" w:rsidP="00B30712">
            <w:pPr>
              <w:rPr>
                <w:color w:val="000000"/>
                <w:sz w:val="22"/>
                <w:szCs w:val="22"/>
              </w:rPr>
            </w:pPr>
            <w:proofErr w:type="spellStart"/>
            <w:r w:rsidRPr="009443F7">
              <w:rPr>
                <w:color w:val="000000"/>
                <w:sz w:val="22"/>
                <w:szCs w:val="22"/>
              </w:rPr>
              <w:t>Cytostatikatillförsel</w:t>
            </w:r>
            <w:proofErr w:type="spellEnd"/>
            <w:r w:rsidRPr="009443F7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9443F7">
              <w:rPr>
                <w:color w:val="000000"/>
                <w:sz w:val="22"/>
                <w:szCs w:val="22"/>
              </w:rPr>
              <w:t>intravenös</w:t>
            </w:r>
            <w:proofErr w:type="spellEnd"/>
          </w:p>
        </w:tc>
      </w:tr>
      <w:tr w:rsidR="008637D5" w:rsidRPr="009443F7" w14:paraId="0EBD794D" w14:textId="77777777" w:rsidTr="00B30712">
        <w:trPr>
          <w:trHeight w:val="300"/>
        </w:trPr>
        <w:tc>
          <w:tcPr>
            <w:tcW w:w="1113" w:type="pct"/>
            <w:shd w:val="clear" w:color="auto" w:fill="auto"/>
            <w:noWrap/>
            <w:vAlign w:val="bottom"/>
          </w:tcPr>
          <w:p w14:paraId="022EEDCB" w14:textId="77777777" w:rsidR="008637D5" w:rsidRPr="009443F7" w:rsidRDefault="008637D5" w:rsidP="00B30712">
            <w:pPr>
              <w:rPr>
                <w:color w:val="000000"/>
                <w:sz w:val="22"/>
                <w:szCs w:val="22"/>
              </w:rPr>
            </w:pPr>
            <w:r w:rsidRPr="009443F7">
              <w:rPr>
                <w:color w:val="000000"/>
                <w:sz w:val="22"/>
                <w:szCs w:val="22"/>
              </w:rPr>
              <w:t>DT135</w:t>
            </w:r>
          </w:p>
        </w:tc>
        <w:tc>
          <w:tcPr>
            <w:tcW w:w="3887" w:type="pct"/>
            <w:shd w:val="clear" w:color="auto" w:fill="auto"/>
            <w:noWrap/>
            <w:vAlign w:val="bottom"/>
          </w:tcPr>
          <w:p w14:paraId="5D653560" w14:textId="77777777" w:rsidR="008637D5" w:rsidRPr="009443F7" w:rsidRDefault="008637D5" w:rsidP="00B30712">
            <w:pPr>
              <w:rPr>
                <w:color w:val="000000"/>
                <w:sz w:val="22"/>
                <w:szCs w:val="22"/>
              </w:rPr>
            </w:pPr>
            <w:proofErr w:type="spellStart"/>
            <w:r w:rsidRPr="009443F7">
              <w:rPr>
                <w:color w:val="000000"/>
                <w:sz w:val="22"/>
                <w:szCs w:val="22"/>
              </w:rPr>
              <w:t>Cytostatikatillförsel</w:t>
            </w:r>
            <w:proofErr w:type="spellEnd"/>
            <w:r w:rsidRPr="009443F7">
              <w:rPr>
                <w:color w:val="000000"/>
                <w:sz w:val="22"/>
                <w:szCs w:val="22"/>
              </w:rPr>
              <w:t>, intraperitoneal</w:t>
            </w:r>
          </w:p>
        </w:tc>
      </w:tr>
      <w:tr w:rsidR="008637D5" w:rsidRPr="00722346" w14:paraId="2B65F248" w14:textId="77777777" w:rsidTr="00B30712">
        <w:trPr>
          <w:trHeight w:val="300"/>
        </w:trPr>
        <w:tc>
          <w:tcPr>
            <w:tcW w:w="1113" w:type="pct"/>
            <w:shd w:val="clear" w:color="auto" w:fill="auto"/>
            <w:noWrap/>
            <w:vAlign w:val="bottom"/>
          </w:tcPr>
          <w:p w14:paraId="0E6F1D95" w14:textId="77777777" w:rsidR="008637D5" w:rsidRPr="009443F7" w:rsidRDefault="008637D5" w:rsidP="00B30712">
            <w:pPr>
              <w:rPr>
                <w:color w:val="000000"/>
                <w:sz w:val="22"/>
                <w:szCs w:val="22"/>
              </w:rPr>
            </w:pPr>
            <w:r w:rsidRPr="009443F7">
              <w:rPr>
                <w:color w:val="000000"/>
                <w:sz w:val="22"/>
                <w:szCs w:val="22"/>
              </w:rPr>
              <w:t>Z082</w:t>
            </w:r>
          </w:p>
        </w:tc>
        <w:tc>
          <w:tcPr>
            <w:tcW w:w="3887" w:type="pct"/>
            <w:shd w:val="clear" w:color="auto" w:fill="auto"/>
            <w:noWrap/>
            <w:vAlign w:val="bottom"/>
          </w:tcPr>
          <w:p w14:paraId="57CE9639" w14:textId="77777777" w:rsidR="008637D5" w:rsidRPr="009443F7" w:rsidRDefault="008637D5" w:rsidP="00B30712">
            <w:pPr>
              <w:rPr>
                <w:color w:val="000000"/>
                <w:sz w:val="22"/>
                <w:szCs w:val="22"/>
                <w:lang w:val="sv-SE"/>
              </w:rPr>
            </w:pPr>
            <w:r w:rsidRPr="009443F7">
              <w:rPr>
                <w:color w:val="000000"/>
                <w:sz w:val="22"/>
                <w:szCs w:val="22"/>
                <w:lang w:val="sv-SE"/>
              </w:rPr>
              <w:t>Kontrollundersökning efter kemoterapi för malign tumör </w:t>
            </w:r>
          </w:p>
        </w:tc>
      </w:tr>
      <w:tr w:rsidR="008637D5" w:rsidRPr="00722346" w14:paraId="4625D2EB" w14:textId="77777777" w:rsidTr="00B30712">
        <w:trPr>
          <w:trHeight w:val="300"/>
        </w:trPr>
        <w:tc>
          <w:tcPr>
            <w:tcW w:w="1113" w:type="pct"/>
            <w:shd w:val="clear" w:color="auto" w:fill="auto"/>
            <w:noWrap/>
            <w:vAlign w:val="bottom"/>
          </w:tcPr>
          <w:p w14:paraId="010C8B60" w14:textId="77777777" w:rsidR="008637D5" w:rsidRPr="009443F7" w:rsidRDefault="008637D5" w:rsidP="00B30712">
            <w:pPr>
              <w:rPr>
                <w:color w:val="000000"/>
                <w:sz w:val="22"/>
                <w:szCs w:val="22"/>
              </w:rPr>
            </w:pPr>
            <w:r w:rsidRPr="009443F7">
              <w:rPr>
                <w:color w:val="000000"/>
                <w:sz w:val="22"/>
                <w:szCs w:val="22"/>
              </w:rPr>
              <w:t>Z092</w:t>
            </w:r>
          </w:p>
        </w:tc>
        <w:tc>
          <w:tcPr>
            <w:tcW w:w="3887" w:type="pct"/>
            <w:shd w:val="clear" w:color="auto" w:fill="auto"/>
            <w:noWrap/>
            <w:vAlign w:val="bottom"/>
          </w:tcPr>
          <w:p w14:paraId="594BA5D5" w14:textId="77777777" w:rsidR="008637D5" w:rsidRPr="009443F7" w:rsidRDefault="008637D5" w:rsidP="00B30712">
            <w:pPr>
              <w:rPr>
                <w:color w:val="000000"/>
                <w:sz w:val="22"/>
                <w:szCs w:val="22"/>
                <w:lang w:val="sv-SE"/>
              </w:rPr>
            </w:pPr>
            <w:r w:rsidRPr="009443F7">
              <w:rPr>
                <w:color w:val="000000"/>
                <w:sz w:val="22"/>
                <w:szCs w:val="22"/>
                <w:lang w:val="sv-SE"/>
              </w:rPr>
              <w:t>Kontrollundersökning efter kemoterapi för andra tillstånd </w:t>
            </w:r>
          </w:p>
        </w:tc>
      </w:tr>
      <w:tr w:rsidR="008637D5" w:rsidRPr="009443F7" w14:paraId="52AED1A0" w14:textId="77777777" w:rsidTr="00B30712">
        <w:trPr>
          <w:trHeight w:val="300"/>
        </w:trPr>
        <w:tc>
          <w:tcPr>
            <w:tcW w:w="1113" w:type="pct"/>
            <w:shd w:val="clear" w:color="auto" w:fill="auto"/>
            <w:noWrap/>
            <w:vAlign w:val="bottom"/>
          </w:tcPr>
          <w:p w14:paraId="34194DF3" w14:textId="77777777" w:rsidR="008637D5" w:rsidRPr="009443F7" w:rsidRDefault="008637D5" w:rsidP="00B30712">
            <w:pPr>
              <w:rPr>
                <w:color w:val="000000"/>
                <w:sz w:val="22"/>
                <w:szCs w:val="22"/>
              </w:rPr>
            </w:pPr>
            <w:r w:rsidRPr="009443F7">
              <w:rPr>
                <w:color w:val="000000"/>
                <w:sz w:val="22"/>
                <w:szCs w:val="22"/>
              </w:rPr>
              <w:t>Z292</w:t>
            </w:r>
          </w:p>
        </w:tc>
        <w:tc>
          <w:tcPr>
            <w:tcW w:w="3887" w:type="pct"/>
            <w:shd w:val="clear" w:color="auto" w:fill="auto"/>
            <w:noWrap/>
            <w:vAlign w:val="bottom"/>
          </w:tcPr>
          <w:p w14:paraId="49D02F2E" w14:textId="77777777" w:rsidR="008637D5" w:rsidRPr="009443F7" w:rsidRDefault="008637D5" w:rsidP="00B30712">
            <w:pPr>
              <w:rPr>
                <w:color w:val="000000"/>
                <w:sz w:val="22"/>
                <w:szCs w:val="22"/>
              </w:rPr>
            </w:pPr>
            <w:r w:rsidRPr="009443F7">
              <w:rPr>
                <w:color w:val="000000"/>
                <w:sz w:val="22"/>
                <w:szCs w:val="22"/>
              </w:rPr>
              <w:t xml:space="preserve">Annan </w:t>
            </w:r>
            <w:proofErr w:type="spellStart"/>
            <w:r w:rsidRPr="009443F7">
              <w:rPr>
                <w:color w:val="000000"/>
                <w:sz w:val="22"/>
                <w:szCs w:val="22"/>
              </w:rPr>
              <w:t>förebyggande</w:t>
            </w:r>
            <w:proofErr w:type="spellEnd"/>
            <w:r w:rsidRPr="009443F7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443F7">
              <w:rPr>
                <w:color w:val="000000"/>
                <w:sz w:val="22"/>
                <w:szCs w:val="22"/>
              </w:rPr>
              <w:t>kemoterapi</w:t>
            </w:r>
            <w:proofErr w:type="spellEnd"/>
          </w:p>
        </w:tc>
      </w:tr>
      <w:tr w:rsidR="008637D5" w:rsidRPr="009443F7" w14:paraId="5DD0CB8E" w14:textId="77777777" w:rsidTr="00B30712">
        <w:trPr>
          <w:trHeight w:val="300"/>
        </w:trPr>
        <w:tc>
          <w:tcPr>
            <w:tcW w:w="1113" w:type="pct"/>
            <w:shd w:val="clear" w:color="auto" w:fill="auto"/>
            <w:noWrap/>
            <w:vAlign w:val="bottom"/>
          </w:tcPr>
          <w:p w14:paraId="17ACBFC5" w14:textId="77777777" w:rsidR="008637D5" w:rsidRPr="009443F7" w:rsidRDefault="008637D5" w:rsidP="00B30712">
            <w:pPr>
              <w:rPr>
                <w:color w:val="000000"/>
                <w:sz w:val="22"/>
                <w:szCs w:val="22"/>
              </w:rPr>
            </w:pPr>
            <w:r w:rsidRPr="009443F7">
              <w:rPr>
                <w:color w:val="000000"/>
                <w:sz w:val="22"/>
                <w:szCs w:val="22"/>
              </w:rPr>
              <w:t>Z511</w:t>
            </w:r>
          </w:p>
        </w:tc>
        <w:tc>
          <w:tcPr>
            <w:tcW w:w="3887" w:type="pct"/>
            <w:shd w:val="clear" w:color="auto" w:fill="auto"/>
            <w:noWrap/>
            <w:vAlign w:val="bottom"/>
          </w:tcPr>
          <w:p w14:paraId="59459778" w14:textId="77777777" w:rsidR="008637D5" w:rsidRPr="009443F7" w:rsidRDefault="008637D5" w:rsidP="00B30712">
            <w:pPr>
              <w:rPr>
                <w:color w:val="000000"/>
                <w:sz w:val="22"/>
                <w:szCs w:val="22"/>
              </w:rPr>
            </w:pPr>
            <w:proofErr w:type="spellStart"/>
            <w:r w:rsidRPr="009443F7">
              <w:rPr>
                <w:color w:val="000000"/>
                <w:sz w:val="22"/>
                <w:szCs w:val="22"/>
              </w:rPr>
              <w:t>Kemoterapeutisk</w:t>
            </w:r>
            <w:proofErr w:type="spellEnd"/>
            <w:r w:rsidRPr="009443F7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443F7">
              <w:rPr>
                <w:color w:val="000000"/>
                <w:sz w:val="22"/>
                <w:szCs w:val="22"/>
              </w:rPr>
              <w:t>behandling</w:t>
            </w:r>
            <w:proofErr w:type="spellEnd"/>
            <w:r w:rsidRPr="009443F7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443F7">
              <w:rPr>
                <w:color w:val="000000"/>
                <w:sz w:val="22"/>
                <w:szCs w:val="22"/>
              </w:rPr>
              <w:t>för</w:t>
            </w:r>
            <w:proofErr w:type="spellEnd"/>
            <w:r w:rsidRPr="009443F7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443F7">
              <w:rPr>
                <w:color w:val="000000"/>
                <w:sz w:val="22"/>
                <w:szCs w:val="22"/>
              </w:rPr>
              <w:t>tumör</w:t>
            </w:r>
            <w:proofErr w:type="spellEnd"/>
          </w:p>
        </w:tc>
      </w:tr>
      <w:tr w:rsidR="008637D5" w:rsidRPr="009443F7" w14:paraId="7E7DCF2B" w14:textId="77777777" w:rsidTr="00B30712">
        <w:trPr>
          <w:trHeight w:val="300"/>
        </w:trPr>
        <w:tc>
          <w:tcPr>
            <w:tcW w:w="1113" w:type="pct"/>
            <w:shd w:val="clear" w:color="auto" w:fill="auto"/>
            <w:noWrap/>
            <w:vAlign w:val="bottom"/>
          </w:tcPr>
          <w:p w14:paraId="2E1DF52E" w14:textId="77777777" w:rsidR="008637D5" w:rsidRPr="009443F7" w:rsidRDefault="008637D5" w:rsidP="00B30712">
            <w:pPr>
              <w:rPr>
                <w:color w:val="000000"/>
                <w:sz w:val="22"/>
                <w:szCs w:val="22"/>
              </w:rPr>
            </w:pPr>
            <w:r w:rsidRPr="009443F7">
              <w:rPr>
                <w:color w:val="000000"/>
                <w:sz w:val="22"/>
                <w:szCs w:val="22"/>
              </w:rPr>
              <w:t>Z512</w:t>
            </w:r>
          </w:p>
        </w:tc>
        <w:tc>
          <w:tcPr>
            <w:tcW w:w="3887" w:type="pct"/>
            <w:shd w:val="clear" w:color="auto" w:fill="auto"/>
            <w:noWrap/>
            <w:vAlign w:val="bottom"/>
          </w:tcPr>
          <w:p w14:paraId="4E53C372" w14:textId="77777777" w:rsidR="008637D5" w:rsidRPr="009443F7" w:rsidRDefault="008637D5" w:rsidP="00B30712">
            <w:pPr>
              <w:rPr>
                <w:color w:val="000000"/>
                <w:sz w:val="22"/>
                <w:szCs w:val="22"/>
              </w:rPr>
            </w:pPr>
            <w:r w:rsidRPr="009443F7">
              <w:rPr>
                <w:color w:val="000000"/>
                <w:sz w:val="22"/>
                <w:szCs w:val="22"/>
              </w:rPr>
              <w:t xml:space="preserve">Annan </w:t>
            </w:r>
            <w:proofErr w:type="spellStart"/>
            <w:r w:rsidRPr="009443F7">
              <w:rPr>
                <w:color w:val="000000"/>
                <w:sz w:val="22"/>
                <w:szCs w:val="22"/>
              </w:rPr>
              <w:t>kemoterapi</w:t>
            </w:r>
            <w:proofErr w:type="spellEnd"/>
          </w:p>
        </w:tc>
      </w:tr>
      <w:tr w:rsidR="008637D5" w:rsidRPr="009443F7" w14:paraId="0D940ADF" w14:textId="77777777" w:rsidTr="00B30712">
        <w:trPr>
          <w:trHeight w:val="300"/>
        </w:trPr>
        <w:tc>
          <w:tcPr>
            <w:tcW w:w="1113" w:type="pct"/>
            <w:shd w:val="clear" w:color="auto" w:fill="auto"/>
            <w:noWrap/>
            <w:vAlign w:val="bottom"/>
          </w:tcPr>
          <w:p w14:paraId="3B818DE5" w14:textId="77777777" w:rsidR="008637D5" w:rsidRPr="009443F7" w:rsidRDefault="008637D5" w:rsidP="00B30712">
            <w:pPr>
              <w:rPr>
                <w:color w:val="000000"/>
                <w:sz w:val="22"/>
                <w:szCs w:val="22"/>
              </w:rPr>
            </w:pPr>
            <w:r w:rsidRPr="009443F7">
              <w:rPr>
                <w:color w:val="000000"/>
                <w:sz w:val="22"/>
                <w:szCs w:val="22"/>
              </w:rPr>
              <w:t>Z542</w:t>
            </w:r>
          </w:p>
        </w:tc>
        <w:tc>
          <w:tcPr>
            <w:tcW w:w="3887" w:type="pct"/>
            <w:shd w:val="clear" w:color="auto" w:fill="auto"/>
            <w:noWrap/>
            <w:vAlign w:val="bottom"/>
          </w:tcPr>
          <w:p w14:paraId="742D6BF8" w14:textId="77777777" w:rsidR="008637D5" w:rsidRPr="009443F7" w:rsidRDefault="008637D5" w:rsidP="00B30712">
            <w:pPr>
              <w:rPr>
                <w:color w:val="000000"/>
                <w:sz w:val="22"/>
                <w:szCs w:val="22"/>
              </w:rPr>
            </w:pPr>
            <w:proofErr w:type="spellStart"/>
            <w:r w:rsidRPr="009443F7">
              <w:rPr>
                <w:color w:val="000000"/>
                <w:sz w:val="22"/>
                <w:szCs w:val="22"/>
              </w:rPr>
              <w:t>Konvalescens</w:t>
            </w:r>
            <w:proofErr w:type="spellEnd"/>
            <w:r w:rsidRPr="009443F7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443F7">
              <w:rPr>
                <w:color w:val="000000"/>
                <w:sz w:val="22"/>
                <w:szCs w:val="22"/>
              </w:rPr>
              <w:t>efter</w:t>
            </w:r>
            <w:proofErr w:type="spellEnd"/>
            <w:r w:rsidRPr="009443F7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443F7">
              <w:rPr>
                <w:color w:val="000000"/>
                <w:sz w:val="22"/>
                <w:szCs w:val="22"/>
              </w:rPr>
              <w:t>kemoterapi</w:t>
            </w:r>
            <w:proofErr w:type="spellEnd"/>
          </w:p>
        </w:tc>
      </w:tr>
      <w:tr w:rsidR="008637D5" w:rsidRPr="00722346" w14:paraId="403B5E58" w14:textId="77777777" w:rsidTr="00B30712">
        <w:trPr>
          <w:trHeight w:val="300"/>
        </w:trPr>
        <w:tc>
          <w:tcPr>
            <w:tcW w:w="1113" w:type="pct"/>
            <w:shd w:val="clear" w:color="auto" w:fill="auto"/>
            <w:noWrap/>
            <w:vAlign w:val="bottom"/>
          </w:tcPr>
          <w:p w14:paraId="0371D792" w14:textId="77777777" w:rsidR="008637D5" w:rsidRPr="009443F7" w:rsidRDefault="008637D5" w:rsidP="00B30712">
            <w:pPr>
              <w:rPr>
                <w:color w:val="000000"/>
                <w:sz w:val="22"/>
                <w:szCs w:val="22"/>
              </w:rPr>
            </w:pPr>
            <w:r w:rsidRPr="009443F7">
              <w:rPr>
                <w:color w:val="000000"/>
                <w:sz w:val="22"/>
                <w:szCs w:val="22"/>
              </w:rPr>
              <w:t>Z926</w:t>
            </w:r>
          </w:p>
        </w:tc>
        <w:tc>
          <w:tcPr>
            <w:tcW w:w="3887" w:type="pct"/>
            <w:shd w:val="clear" w:color="auto" w:fill="auto"/>
            <w:noWrap/>
            <w:vAlign w:val="bottom"/>
          </w:tcPr>
          <w:p w14:paraId="4167A540" w14:textId="77777777" w:rsidR="008637D5" w:rsidRPr="009443F7" w:rsidRDefault="008637D5" w:rsidP="00B30712">
            <w:pPr>
              <w:rPr>
                <w:color w:val="000000"/>
                <w:sz w:val="22"/>
                <w:szCs w:val="22"/>
                <w:lang w:val="sv-SE"/>
              </w:rPr>
            </w:pPr>
            <w:r w:rsidRPr="009443F7">
              <w:rPr>
                <w:color w:val="000000"/>
                <w:sz w:val="22"/>
                <w:szCs w:val="22"/>
                <w:lang w:val="sv-SE"/>
              </w:rPr>
              <w:t>Kemoterapi för tumörsjukdom i den egna sjukhistorien</w:t>
            </w:r>
          </w:p>
        </w:tc>
      </w:tr>
    </w:tbl>
    <w:p w14:paraId="5F80DE8A" w14:textId="77777777" w:rsidR="000F36EF" w:rsidRPr="004E14A6" w:rsidRDefault="000F36EF" w:rsidP="001C1205">
      <w:pPr>
        <w:pStyle w:val="Tabletitle"/>
        <w:rPr>
          <w:lang w:val="sv-SE"/>
        </w:rPr>
      </w:pPr>
      <w:bookmarkStart w:id="3" w:name="_Ref76713830"/>
      <w:bookmarkEnd w:id="2"/>
    </w:p>
    <w:p w14:paraId="3472A4A1" w14:textId="77777777" w:rsidR="000F36EF" w:rsidRPr="004E14A6" w:rsidRDefault="000F36EF">
      <w:pPr>
        <w:spacing w:after="160" w:line="259" w:lineRule="auto"/>
        <w:rPr>
          <w:lang w:val="sv-SE"/>
        </w:rPr>
      </w:pPr>
      <w:r w:rsidRPr="004E14A6">
        <w:rPr>
          <w:lang w:val="sv-SE"/>
        </w:rPr>
        <w:br w:type="page"/>
      </w:r>
    </w:p>
    <w:p w14:paraId="1BDA3EFA" w14:textId="3326BD3E" w:rsidR="00801B2A" w:rsidRPr="009531F4" w:rsidRDefault="00801B2A" w:rsidP="001C1205">
      <w:pPr>
        <w:pStyle w:val="Tabletitle"/>
      </w:pPr>
      <w:r w:rsidRPr="009531F4">
        <w:lastRenderedPageBreak/>
        <w:t>Table</w:t>
      </w:r>
      <w:bookmarkEnd w:id="3"/>
      <w:r w:rsidR="004E14A6">
        <w:t xml:space="preserve"> S2</w:t>
      </w:r>
      <w:r w:rsidRPr="009531F4">
        <w:t xml:space="preserve">. </w:t>
      </w:r>
      <w:bookmarkStart w:id="4" w:name="_Ref76713825"/>
      <w:r w:rsidRPr="009531F4">
        <w:t>Patient numbers per sequence</w:t>
      </w:r>
      <w:bookmarkEnd w:id="4"/>
      <w:r w:rsidR="00E73A54">
        <w:t xml:space="preserve"> (</w:t>
      </w:r>
      <w:proofErr w:type="spellStart"/>
      <w:r w:rsidR="00E73A54" w:rsidRPr="00E73A54">
        <w:t>Crizotinib</w:t>
      </w:r>
      <w:proofErr w:type="spellEnd"/>
      <w:r w:rsidR="00E73A54" w:rsidRPr="00E73A54">
        <w:t xml:space="preserve">: CR, </w:t>
      </w:r>
      <w:proofErr w:type="spellStart"/>
      <w:r w:rsidR="00E73A54" w:rsidRPr="00E73A54">
        <w:t>Alectinib</w:t>
      </w:r>
      <w:proofErr w:type="spellEnd"/>
      <w:r w:rsidR="00E73A54" w:rsidRPr="00E73A54">
        <w:t xml:space="preserve">: AL, </w:t>
      </w:r>
      <w:proofErr w:type="spellStart"/>
      <w:r w:rsidR="00E73A54" w:rsidRPr="00E73A54">
        <w:t>Brigatinib</w:t>
      </w:r>
      <w:proofErr w:type="spellEnd"/>
      <w:r w:rsidR="00E73A54" w:rsidRPr="00E73A54">
        <w:t xml:space="preserve">: BR, </w:t>
      </w:r>
      <w:proofErr w:type="spellStart"/>
      <w:r w:rsidR="00E73A54" w:rsidRPr="00E73A54">
        <w:t>Ceritinib</w:t>
      </w:r>
      <w:proofErr w:type="spellEnd"/>
      <w:r w:rsidR="00E73A54" w:rsidRPr="00E73A54">
        <w:t xml:space="preserve">: CR, </w:t>
      </w:r>
      <w:proofErr w:type="spellStart"/>
      <w:r w:rsidR="00E73A54" w:rsidRPr="00E73A54">
        <w:t>Lorlatinib</w:t>
      </w:r>
      <w:proofErr w:type="spellEnd"/>
      <w:r w:rsidR="00E73A54" w:rsidRPr="00E73A54">
        <w:t>: LO</w:t>
      </w:r>
      <w:r w:rsidR="00E73A54">
        <w:t>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470"/>
        <w:gridCol w:w="3024"/>
      </w:tblGrid>
      <w:tr w:rsidR="00801B2A" w:rsidRPr="009443F7" w14:paraId="46FF63DA" w14:textId="77777777" w:rsidTr="00E13DCD">
        <w:trPr>
          <w:trHeight w:val="300"/>
        </w:trPr>
        <w:tc>
          <w:tcPr>
            <w:tcW w:w="3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EAECA73" w14:textId="77777777" w:rsidR="00801B2A" w:rsidRPr="009443F7" w:rsidRDefault="00801B2A" w:rsidP="00E13DCD">
            <w:pPr>
              <w:spacing w:line="240" w:lineRule="auto"/>
              <w:rPr>
                <w:b/>
                <w:bCs/>
                <w:color w:val="000000"/>
                <w:sz w:val="22"/>
                <w:szCs w:val="22"/>
              </w:rPr>
            </w:pPr>
            <w:r w:rsidRPr="009443F7">
              <w:rPr>
                <w:b/>
                <w:bCs/>
                <w:color w:val="000000"/>
                <w:sz w:val="22"/>
                <w:szCs w:val="22"/>
              </w:rPr>
              <w:t>Sequence</w:t>
            </w:r>
          </w:p>
        </w:tc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995826" w14:textId="77777777" w:rsidR="00801B2A" w:rsidRPr="009443F7" w:rsidRDefault="00801B2A" w:rsidP="00E13DCD">
            <w:pPr>
              <w:spacing w:line="240" w:lineRule="auto"/>
              <w:rPr>
                <w:b/>
                <w:bCs/>
                <w:color w:val="000000"/>
                <w:sz w:val="22"/>
                <w:szCs w:val="22"/>
                <w:lang w:val="sv-SE"/>
              </w:rPr>
            </w:pPr>
            <w:r w:rsidRPr="009443F7">
              <w:rPr>
                <w:b/>
                <w:bCs/>
                <w:color w:val="000000"/>
                <w:sz w:val="22"/>
                <w:szCs w:val="22"/>
                <w:lang w:val="sv-SE"/>
              </w:rPr>
              <w:t>Patients, % (n) [n/n/n]</w:t>
            </w:r>
          </w:p>
          <w:p w14:paraId="3FD77063" w14:textId="77777777" w:rsidR="00801B2A" w:rsidRPr="009443F7" w:rsidRDefault="00801B2A" w:rsidP="00E13DCD">
            <w:pPr>
              <w:spacing w:line="240" w:lineRule="auto"/>
              <w:rPr>
                <w:b/>
                <w:bCs/>
                <w:color w:val="000000"/>
                <w:sz w:val="22"/>
                <w:szCs w:val="22"/>
              </w:rPr>
            </w:pPr>
            <w:r w:rsidRPr="009443F7">
              <w:rPr>
                <w:b/>
                <w:bCs/>
                <w:color w:val="000000"/>
                <w:sz w:val="22"/>
                <w:szCs w:val="22"/>
              </w:rPr>
              <w:t>(N=549)</w:t>
            </w:r>
          </w:p>
        </w:tc>
      </w:tr>
      <w:tr w:rsidR="00801B2A" w:rsidRPr="009443F7" w14:paraId="0CE5F594" w14:textId="77777777" w:rsidTr="00E13DCD">
        <w:trPr>
          <w:trHeight w:val="300"/>
        </w:trPr>
        <w:tc>
          <w:tcPr>
            <w:tcW w:w="322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66C86" w14:textId="77777777" w:rsidR="00801B2A" w:rsidRPr="009443F7" w:rsidRDefault="00801B2A" w:rsidP="00E13DCD">
            <w:pPr>
              <w:spacing w:line="240" w:lineRule="auto"/>
              <w:rPr>
                <w:b/>
                <w:bCs/>
                <w:color w:val="000000"/>
                <w:sz w:val="22"/>
                <w:szCs w:val="22"/>
              </w:rPr>
            </w:pPr>
            <w:r w:rsidRPr="009443F7">
              <w:rPr>
                <w:b/>
                <w:bCs/>
                <w:color w:val="000000"/>
                <w:sz w:val="22"/>
                <w:szCs w:val="22"/>
              </w:rPr>
              <w:t>One ALK TKI</w:t>
            </w:r>
          </w:p>
        </w:tc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9E31B6" w14:textId="77777777" w:rsidR="00801B2A" w:rsidRPr="009443F7" w:rsidRDefault="00801B2A" w:rsidP="00E13DCD">
            <w:pPr>
              <w:spacing w:line="240" w:lineRule="auto"/>
              <w:rPr>
                <w:b/>
                <w:bCs/>
                <w:color w:val="000000"/>
                <w:sz w:val="22"/>
                <w:szCs w:val="22"/>
              </w:rPr>
            </w:pPr>
            <w:r w:rsidRPr="009443F7">
              <w:rPr>
                <w:b/>
                <w:bCs/>
                <w:color w:val="000000"/>
                <w:sz w:val="22"/>
                <w:szCs w:val="22"/>
              </w:rPr>
              <w:t>66.67% (366)</w:t>
            </w:r>
          </w:p>
        </w:tc>
      </w:tr>
      <w:tr w:rsidR="00801B2A" w:rsidRPr="009443F7" w14:paraId="7D014BB3" w14:textId="77777777" w:rsidTr="00E13DCD">
        <w:trPr>
          <w:trHeight w:val="300"/>
        </w:trPr>
        <w:tc>
          <w:tcPr>
            <w:tcW w:w="322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AD5CD" w14:textId="5FB6C709" w:rsidR="00801B2A" w:rsidRPr="009443F7" w:rsidRDefault="00E73A54" w:rsidP="00E13DCD">
            <w:pPr>
              <w:spacing w:line="240" w:lineRule="auto"/>
              <w:ind w:firstLineChars="300" w:firstLine="660"/>
              <w:rPr>
                <w:color w:val="000000"/>
                <w:sz w:val="22"/>
                <w:szCs w:val="22"/>
              </w:rPr>
            </w:pPr>
            <w:r w:rsidRPr="009443F7">
              <w:rPr>
                <w:color w:val="000000"/>
                <w:sz w:val="22"/>
                <w:szCs w:val="22"/>
              </w:rPr>
              <w:t>CR</w:t>
            </w:r>
          </w:p>
        </w:tc>
        <w:tc>
          <w:tcPr>
            <w:tcW w:w="17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B90BAA" w14:textId="77777777" w:rsidR="00801B2A" w:rsidRPr="009443F7" w:rsidRDefault="00801B2A" w:rsidP="00E13DCD">
            <w:pPr>
              <w:spacing w:line="240" w:lineRule="auto"/>
              <w:rPr>
                <w:color w:val="000000"/>
                <w:sz w:val="22"/>
                <w:szCs w:val="22"/>
              </w:rPr>
            </w:pPr>
            <w:r w:rsidRPr="009443F7">
              <w:rPr>
                <w:color w:val="000000"/>
                <w:sz w:val="22"/>
                <w:szCs w:val="22"/>
              </w:rPr>
              <w:t>38.43% (211)</w:t>
            </w:r>
          </w:p>
        </w:tc>
      </w:tr>
      <w:tr w:rsidR="00801B2A" w:rsidRPr="009443F7" w14:paraId="606F4DAC" w14:textId="77777777" w:rsidTr="00E13DCD">
        <w:trPr>
          <w:trHeight w:val="300"/>
        </w:trPr>
        <w:tc>
          <w:tcPr>
            <w:tcW w:w="322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21527" w14:textId="01FE8DB3" w:rsidR="00801B2A" w:rsidRPr="009443F7" w:rsidRDefault="00E73A54" w:rsidP="00E13DCD">
            <w:pPr>
              <w:spacing w:line="240" w:lineRule="auto"/>
              <w:ind w:firstLineChars="300" w:firstLine="660"/>
              <w:rPr>
                <w:color w:val="000000"/>
                <w:sz w:val="22"/>
                <w:szCs w:val="22"/>
              </w:rPr>
            </w:pPr>
            <w:r w:rsidRPr="009443F7">
              <w:rPr>
                <w:color w:val="000000"/>
                <w:sz w:val="22"/>
                <w:szCs w:val="22"/>
              </w:rPr>
              <w:t>AL</w:t>
            </w:r>
          </w:p>
        </w:tc>
        <w:tc>
          <w:tcPr>
            <w:tcW w:w="17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24E35" w14:textId="77777777" w:rsidR="00801B2A" w:rsidRPr="009443F7" w:rsidRDefault="00801B2A" w:rsidP="00E13DCD">
            <w:pPr>
              <w:spacing w:line="240" w:lineRule="auto"/>
              <w:rPr>
                <w:color w:val="000000"/>
                <w:sz w:val="22"/>
                <w:szCs w:val="22"/>
              </w:rPr>
            </w:pPr>
            <w:r w:rsidRPr="009443F7">
              <w:rPr>
                <w:color w:val="000000"/>
                <w:sz w:val="22"/>
                <w:szCs w:val="22"/>
              </w:rPr>
              <w:t>26.59% (146)</w:t>
            </w:r>
          </w:p>
        </w:tc>
      </w:tr>
      <w:tr w:rsidR="00801B2A" w:rsidRPr="009443F7" w14:paraId="77E6DD7E" w14:textId="77777777" w:rsidTr="00E13DCD">
        <w:trPr>
          <w:trHeight w:val="300"/>
        </w:trPr>
        <w:tc>
          <w:tcPr>
            <w:tcW w:w="322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03BA98" w14:textId="1D8EAEF2" w:rsidR="00801B2A" w:rsidRPr="009443F7" w:rsidRDefault="00E73A54" w:rsidP="00E13DCD">
            <w:pPr>
              <w:spacing w:line="240" w:lineRule="auto"/>
              <w:ind w:firstLineChars="300" w:firstLine="660"/>
              <w:rPr>
                <w:color w:val="000000"/>
                <w:sz w:val="22"/>
                <w:szCs w:val="22"/>
              </w:rPr>
            </w:pPr>
            <w:r w:rsidRPr="009443F7">
              <w:rPr>
                <w:color w:val="000000"/>
                <w:sz w:val="22"/>
                <w:szCs w:val="22"/>
              </w:rPr>
              <w:t>CE</w:t>
            </w:r>
          </w:p>
        </w:tc>
        <w:tc>
          <w:tcPr>
            <w:tcW w:w="1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1A1D68" w14:textId="77777777" w:rsidR="00801B2A" w:rsidRPr="009443F7" w:rsidRDefault="00801B2A" w:rsidP="00E13DCD">
            <w:pPr>
              <w:spacing w:line="240" w:lineRule="auto"/>
              <w:rPr>
                <w:color w:val="000000"/>
                <w:sz w:val="22"/>
                <w:szCs w:val="22"/>
              </w:rPr>
            </w:pPr>
            <w:r w:rsidRPr="009443F7">
              <w:rPr>
                <w:color w:val="000000"/>
                <w:sz w:val="22"/>
                <w:szCs w:val="22"/>
              </w:rPr>
              <w:t>1.64% (9)</w:t>
            </w:r>
          </w:p>
        </w:tc>
      </w:tr>
      <w:tr w:rsidR="00801B2A" w:rsidRPr="009443F7" w14:paraId="550FE561" w14:textId="77777777" w:rsidTr="00E13DCD">
        <w:trPr>
          <w:trHeight w:val="300"/>
        </w:trPr>
        <w:tc>
          <w:tcPr>
            <w:tcW w:w="322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C2C3F" w14:textId="77777777" w:rsidR="00801B2A" w:rsidRPr="009443F7" w:rsidRDefault="00801B2A" w:rsidP="00E13DCD">
            <w:pPr>
              <w:spacing w:line="240" w:lineRule="auto"/>
              <w:rPr>
                <w:b/>
                <w:bCs/>
                <w:color w:val="000000"/>
                <w:sz w:val="22"/>
                <w:szCs w:val="22"/>
              </w:rPr>
            </w:pPr>
            <w:r w:rsidRPr="009443F7">
              <w:rPr>
                <w:b/>
                <w:bCs/>
                <w:color w:val="000000"/>
                <w:sz w:val="22"/>
                <w:szCs w:val="22"/>
              </w:rPr>
              <w:t>Two different ALK TKI</w:t>
            </w:r>
          </w:p>
        </w:tc>
        <w:tc>
          <w:tcPr>
            <w:tcW w:w="17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CA684C" w14:textId="77777777" w:rsidR="00801B2A" w:rsidRPr="009443F7" w:rsidRDefault="00801B2A" w:rsidP="00E13DCD">
            <w:pPr>
              <w:spacing w:line="240" w:lineRule="auto"/>
              <w:rPr>
                <w:b/>
                <w:bCs/>
                <w:color w:val="000000"/>
                <w:sz w:val="22"/>
                <w:szCs w:val="22"/>
              </w:rPr>
            </w:pPr>
            <w:r w:rsidRPr="009443F7">
              <w:rPr>
                <w:b/>
                <w:bCs/>
                <w:color w:val="000000"/>
                <w:sz w:val="22"/>
                <w:szCs w:val="22"/>
              </w:rPr>
              <w:t>23.32% (128)</w:t>
            </w:r>
          </w:p>
        </w:tc>
      </w:tr>
      <w:tr w:rsidR="00801B2A" w:rsidRPr="009443F7" w14:paraId="61F2180F" w14:textId="77777777" w:rsidTr="00E13DCD">
        <w:trPr>
          <w:trHeight w:val="300"/>
        </w:trPr>
        <w:tc>
          <w:tcPr>
            <w:tcW w:w="322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F95CD" w14:textId="7F229DE5" w:rsidR="00801B2A" w:rsidRPr="009443F7" w:rsidRDefault="00E73A54" w:rsidP="00E13DCD">
            <w:pPr>
              <w:spacing w:line="240" w:lineRule="auto"/>
              <w:ind w:firstLineChars="300" w:firstLine="660"/>
              <w:rPr>
                <w:color w:val="000000"/>
                <w:sz w:val="22"/>
                <w:szCs w:val="22"/>
              </w:rPr>
            </w:pPr>
            <w:r w:rsidRPr="009443F7">
              <w:rPr>
                <w:color w:val="000000"/>
                <w:sz w:val="22"/>
                <w:szCs w:val="22"/>
              </w:rPr>
              <w:t>CR</w:t>
            </w:r>
            <w:r w:rsidR="00801B2A" w:rsidRPr="009443F7">
              <w:rPr>
                <w:color w:val="000000"/>
                <w:sz w:val="22"/>
                <w:szCs w:val="22"/>
              </w:rPr>
              <w:t xml:space="preserve"> + </w:t>
            </w:r>
            <w:r w:rsidRPr="009443F7">
              <w:rPr>
                <w:color w:val="000000"/>
                <w:sz w:val="22"/>
                <w:szCs w:val="22"/>
              </w:rPr>
              <w:t>AL</w:t>
            </w:r>
            <w:r w:rsidR="00801B2A" w:rsidRPr="009443F7">
              <w:rPr>
                <w:color w:val="000000"/>
                <w:sz w:val="22"/>
                <w:szCs w:val="22"/>
              </w:rPr>
              <w:t>/</w:t>
            </w:r>
            <w:r w:rsidRPr="009443F7">
              <w:rPr>
                <w:color w:val="000000"/>
                <w:sz w:val="22"/>
                <w:szCs w:val="22"/>
              </w:rPr>
              <w:t>CE</w:t>
            </w:r>
            <w:r w:rsidR="00801B2A" w:rsidRPr="009443F7">
              <w:rPr>
                <w:color w:val="000000"/>
                <w:sz w:val="22"/>
                <w:szCs w:val="22"/>
              </w:rPr>
              <w:t>/</w:t>
            </w:r>
            <w:r w:rsidRPr="009443F7">
              <w:rPr>
                <w:color w:val="000000"/>
                <w:sz w:val="22"/>
                <w:szCs w:val="22"/>
              </w:rPr>
              <w:t>BR</w:t>
            </w:r>
          </w:p>
        </w:tc>
        <w:tc>
          <w:tcPr>
            <w:tcW w:w="17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2B1F6" w14:textId="77777777" w:rsidR="00801B2A" w:rsidRPr="009443F7" w:rsidRDefault="00801B2A" w:rsidP="00E13DCD">
            <w:pPr>
              <w:spacing w:line="240" w:lineRule="auto"/>
              <w:rPr>
                <w:color w:val="000000"/>
                <w:sz w:val="22"/>
                <w:szCs w:val="22"/>
              </w:rPr>
            </w:pPr>
            <w:r w:rsidRPr="009443F7">
              <w:rPr>
                <w:color w:val="000000"/>
                <w:sz w:val="22"/>
                <w:szCs w:val="22"/>
              </w:rPr>
              <w:t>18.21% (100)  [42/56/2]</w:t>
            </w:r>
          </w:p>
        </w:tc>
      </w:tr>
      <w:tr w:rsidR="00801B2A" w:rsidRPr="009443F7" w14:paraId="30DEBE5F" w14:textId="77777777" w:rsidTr="00E13DCD">
        <w:trPr>
          <w:trHeight w:val="300"/>
        </w:trPr>
        <w:tc>
          <w:tcPr>
            <w:tcW w:w="322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1F4A8" w14:textId="2C84B49E" w:rsidR="00801B2A" w:rsidRPr="009443F7" w:rsidRDefault="00E73A54" w:rsidP="00E13DCD">
            <w:pPr>
              <w:spacing w:line="240" w:lineRule="auto"/>
              <w:ind w:firstLineChars="300" w:firstLine="660"/>
              <w:rPr>
                <w:color w:val="000000"/>
                <w:sz w:val="22"/>
                <w:szCs w:val="22"/>
              </w:rPr>
            </w:pPr>
            <w:r w:rsidRPr="009443F7">
              <w:rPr>
                <w:color w:val="000000"/>
                <w:sz w:val="22"/>
                <w:szCs w:val="22"/>
              </w:rPr>
              <w:t>AL</w:t>
            </w:r>
            <w:r w:rsidR="00801B2A" w:rsidRPr="009443F7">
              <w:rPr>
                <w:color w:val="000000"/>
                <w:sz w:val="22"/>
                <w:szCs w:val="22"/>
              </w:rPr>
              <w:t xml:space="preserve"> + </w:t>
            </w:r>
            <w:r w:rsidRPr="009443F7">
              <w:rPr>
                <w:color w:val="000000"/>
                <w:sz w:val="22"/>
                <w:szCs w:val="22"/>
              </w:rPr>
              <w:t>CE</w:t>
            </w:r>
            <w:r w:rsidR="00801B2A" w:rsidRPr="009443F7">
              <w:rPr>
                <w:color w:val="000000"/>
                <w:sz w:val="22"/>
                <w:szCs w:val="22"/>
              </w:rPr>
              <w:t xml:space="preserve">/ </w:t>
            </w:r>
            <w:r w:rsidRPr="009443F7">
              <w:rPr>
                <w:color w:val="000000"/>
                <w:sz w:val="22"/>
                <w:szCs w:val="22"/>
              </w:rPr>
              <w:t>BR</w:t>
            </w:r>
            <w:r w:rsidR="00801B2A" w:rsidRPr="009443F7">
              <w:rPr>
                <w:color w:val="000000"/>
                <w:sz w:val="22"/>
                <w:szCs w:val="22"/>
              </w:rPr>
              <w:t>/</w:t>
            </w:r>
            <w:r w:rsidRPr="009443F7">
              <w:rPr>
                <w:color w:val="000000"/>
                <w:sz w:val="22"/>
                <w:szCs w:val="22"/>
              </w:rPr>
              <w:t>LO</w:t>
            </w:r>
          </w:p>
        </w:tc>
        <w:tc>
          <w:tcPr>
            <w:tcW w:w="17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639883" w14:textId="77777777" w:rsidR="00801B2A" w:rsidRPr="009443F7" w:rsidRDefault="00801B2A" w:rsidP="00E13DCD">
            <w:pPr>
              <w:spacing w:line="240" w:lineRule="auto"/>
              <w:rPr>
                <w:color w:val="000000"/>
                <w:sz w:val="22"/>
                <w:szCs w:val="22"/>
              </w:rPr>
            </w:pPr>
            <w:r w:rsidRPr="009443F7">
              <w:rPr>
                <w:color w:val="000000"/>
                <w:sz w:val="22"/>
                <w:szCs w:val="22"/>
              </w:rPr>
              <w:t>4.37% (24)  [1/10/13]</w:t>
            </w:r>
          </w:p>
        </w:tc>
      </w:tr>
      <w:tr w:rsidR="00801B2A" w:rsidRPr="009443F7" w14:paraId="33E46A6E" w14:textId="77777777" w:rsidTr="00E13DCD">
        <w:trPr>
          <w:trHeight w:val="300"/>
        </w:trPr>
        <w:tc>
          <w:tcPr>
            <w:tcW w:w="322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3A01C0" w14:textId="14D50E1E" w:rsidR="00801B2A" w:rsidRPr="009443F7" w:rsidRDefault="00E73A54" w:rsidP="00E13DCD">
            <w:pPr>
              <w:spacing w:line="240" w:lineRule="auto"/>
              <w:ind w:firstLineChars="300" w:firstLine="660"/>
              <w:rPr>
                <w:color w:val="000000"/>
                <w:sz w:val="22"/>
                <w:szCs w:val="22"/>
              </w:rPr>
            </w:pPr>
            <w:r w:rsidRPr="009443F7">
              <w:rPr>
                <w:color w:val="000000"/>
                <w:sz w:val="22"/>
                <w:szCs w:val="22"/>
              </w:rPr>
              <w:t>CE</w:t>
            </w:r>
            <w:r w:rsidR="00801B2A" w:rsidRPr="009443F7">
              <w:rPr>
                <w:color w:val="000000"/>
                <w:sz w:val="22"/>
                <w:szCs w:val="22"/>
              </w:rPr>
              <w:t xml:space="preserve"> + </w:t>
            </w:r>
            <w:r w:rsidRPr="009443F7">
              <w:rPr>
                <w:color w:val="000000"/>
                <w:sz w:val="22"/>
                <w:szCs w:val="22"/>
              </w:rPr>
              <w:t>AL</w:t>
            </w:r>
            <w:r w:rsidR="00801B2A" w:rsidRPr="009443F7">
              <w:rPr>
                <w:color w:val="000000"/>
                <w:sz w:val="22"/>
                <w:szCs w:val="22"/>
              </w:rPr>
              <w:t xml:space="preserve">/ </w:t>
            </w:r>
            <w:r w:rsidRPr="009443F7">
              <w:rPr>
                <w:color w:val="000000"/>
                <w:sz w:val="22"/>
                <w:szCs w:val="22"/>
              </w:rPr>
              <w:t>BR</w:t>
            </w:r>
            <w:r w:rsidR="00801B2A" w:rsidRPr="009443F7">
              <w:rPr>
                <w:color w:val="000000"/>
                <w:sz w:val="22"/>
                <w:szCs w:val="22"/>
              </w:rPr>
              <w:t>/</w:t>
            </w:r>
            <w:r w:rsidRPr="009443F7">
              <w:rPr>
                <w:color w:val="000000"/>
                <w:sz w:val="22"/>
                <w:szCs w:val="22"/>
              </w:rPr>
              <w:t>LO</w:t>
            </w:r>
          </w:p>
        </w:tc>
        <w:tc>
          <w:tcPr>
            <w:tcW w:w="17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620848" w14:textId="77777777" w:rsidR="00801B2A" w:rsidRPr="009443F7" w:rsidRDefault="00801B2A" w:rsidP="00E13DCD">
            <w:pPr>
              <w:spacing w:line="240" w:lineRule="auto"/>
              <w:rPr>
                <w:color w:val="000000"/>
                <w:sz w:val="22"/>
                <w:szCs w:val="22"/>
              </w:rPr>
            </w:pPr>
            <w:r w:rsidRPr="009443F7">
              <w:rPr>
                <w:color w:val="000000"/>
                <w:sz w:val="22"/>
                <w:szCs w:val="22"/>
              </w:rPr>
              <w:t>0.73% (4)  [3/0/1]</w:t>
            </w:r>
          </w:p>
        </w:tc>
      </w:tr>
      <w:tr w:rsidR="00801B2A" w:rsidRPr="009443F7" w14:paraId="78A3D4BD" w14:textId="77777777" w:rsidTr="00E13DCD">
        <w:trPr>
          <w:trHeight w:val="300"/>
        </w:trPr>
        <w:tc>
          <w:tcPr>
            <w:tcW w:w="322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3C13F" w14:textId="77777777" w:rsidR="00801B2A" w:rsidRPr="009443F7" w:rsidRDefault="00801B2A" w:rsidP="00E13DCD">
            <w:pPr>
              <w:spacing w:line="240" w:lineRule="auto"/>
              <w:rPr>
                <w:b/>
                <w:bCs/>
                <w:color w:val="000000"/>
                <w:sz w:val="22"/>
                <w:szCs w:val="22"/>
              </w:rPr>
            </w:pPr>
            <w:r w:rsidRPr="009443F7">
              <w:rPr>
                <w:b/>
                <w:bCs/>
                <w:color w:val="000000"/>
                <w:sz w:val="22"/>
                <w:szCs w:val="22"/>
              </w:rPr>
              <w:t>Three different ALK TKI</w:t>
            </w:r>
          </w:p>
        </w:tc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A96C12" w14:textId="77777777" w:rsidR="00801B2A" w:rsidRPr="009443F7" w:rsidRDefault="00801B2A" w:rsidP="00E13DCD">
            <w:pPr>
              <w:spacing w:line="240" w:lineRule="auto"/>
              <w:rPr>
                <w:b/>
                <w:bCs/>
                <w:color w:val="000000"/>
                <w:sz w:val="22"/>
                <w:szCs w:val="22"/>
              </w:rPr>
            </w:pPr>
            <w:r w:rsidRPr="009443F7">
              <w:rPr>
                <w:b/>
                <w:bCs/>
                <w:color w:val="000000"/>
                <w:sz w:val="22"/>
                <w:szCs w:val="22"/>
              </w:rPr>
              <w:t>7.29% (40)</w:t>
            </w:r>
          </w:p>
        </w:tc>
      </w:tr>
      <w:tr w:rsidR="00801B2A" w:rsidRPr="009443F7" w14:paraId="7A117ED2" w14:textId="77777777" w:rsidTr="00E13DCD">
        <w:trPr>
          <w:trHeight w:val="300"/>
        </w:trPr>
        <w:tc>
          <w:tcPr>
            <w:tcW w:w="322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54D92" w14:textId="21E09B63" w:rsidR="00801B2A" w:rsidRPr="009443F7" w:rsidRDefault="00E73A54" w:rsidP="00E13DCD">
            <w:pPr>
              <w:spacing w:line="240" w:lineRule="auto"/>
              <w:ind w:firstLineChars="300" w:firstLine="660"/>
              <w:rPr>
                <w:color w:val="000000"/>
                <w:sz w:val="22"/>
                <w:szCs w:val="22"/>
              </w:rPr>
            </w:pPr>
            <w:r w:rsidRPr="009443F7">
              <w:rPr>
                <w:color w:val="000000"/>
                <w:sz w:val="22"/>
                <w:szCs w:val="22"/>
              </w:rPr>
              <w:t>CR</w:t>
            </w:r>
            <w:r w:rsidR="00801B2A" w:rsidRPr="009443F7">
              <w:rPr>
                <w:color w:val="000000"/>
                <w:sz w:val="22"/>
                <w:szCs w:val="22"/>
              </w:rPr>
              <w:t xml:space="preserve"> + </w:t>
            </w:r>
            <w:r w:rsidRPr="009443F7">
              <w:rPr>
                <w:color w:val="000000"/>
                <w:sz w:val="22"/>
                <w:szCs w:val="22"/>
              </w:rPr>
              <w:t>AL</w:t>
            </w:r>
            <w:r w:rsidR="00801B2A" w:rsidRPr="009443F7">
              <w:rPr>
                <w:color w:val="000000"/>
                <w:sz w:val="22"/>
                <w:szCs w:val="22"/>
              </w:rPr>
              <w:t xml:space="preserve"> + </w:t>
            </w:r>
            <w:r w:rsidRPr="009443F7">
              <w:rPr>
                <w:color w:val="000000"/>
                <w:sz w:val="22"/>
                <w:szCs w:val="22"/>
              </w:rPr>
              <w:t>CE</w:t>
            </w:r>
            <w:r w:rsidR="00801B2A" w:rsidRPr="009443F7">
              <w:rPr>
                <w:color w:val="000000"/>
                <w:sz w:val="22"/>
                <w:szCs w:val="22"/>
              </w:rPr>
              <w:t>/</w:t>
            </w:r>
            <w:r w:rsidRPr="009443F7">
              <w:rPr>
                <w:color w:val="000000"/>
                <w:sz w:val="22"/>
                <w:szCs w:val="22"/>
              </w:rPr>
              <w:t>BR</w:t>
            </w:r>
            <w:r w:rsidR="00801B2A" w:rsidRPr="009443F7">
              <w:rPr>
                <w:color w:val="000000"/>
                <w:sz w:val="22"/>
                <w:szCs w:val="22"/>
              </w:rPr>
              <w:t>/</w:t>
            </w:r>
            <w:r w:rsidRPr="009443F7">
              <w:rPr>
                <w:color w:val="000000"/>
                <w:sz w:val="22"/>
                <w:szCs w:val="22"/>
              </w:rPr>
              <w:t>LO</w:t>
            </w:r>
          </w:p>
        </w:tc>
        <w:tc>
          <w:tcPr>
            <w:tcW w:w="17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DBE11" w14:textId="77777777" w:rsidR="00801B2A" w:rsidRPr="009443F7" w:rsidRDefault="00801B2A" w:rsidP="00E13DCD">
            <w:pPr>
              <w:spacing w:line="240" w:lineRule="auto"/>
              <w:rPr>
                <w:color w:val="000000"/>
                <w:sz w:val="22"/>
                <w:szCs w:val="22"/>
              </w:rPr>
            </w:pPr>
            <w:r w:rsidRPr="009443F7">
              <w:rPr>
                <w:color w:val="000000"/>
                <w:sz w:val="22"/>
                <w:szCs w:val="22"/>
              </w:rPr>
              <w:t>2.73% (15)  [1/6/8]</w:t>
            </w:r>
          </w:p>
        </w:tc>
      </w:tr>
      <w:tr w:rsidR="00801B2A" w:rsidRPr="009443F7" w14:paraId="2495CE3A" w14:textId="77777777" w:rsidTr="00E13DCD">
        <w:trPr>
          <w:trHeight w:val="300"/>
        </w:trPr>
        <w:tc>
          <w:tcPr>
            <w:tcW w:w="322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B26D1" w14:textId="1EA3AECD" w:rsidR="00801B2A" w:rsidRPr="009443F7" w:rsidRDefault="00E73A54" w:rsidP="00E13DCD">
            <w:pPr>
              <w:spacing w:line="240" w:lineRule="auto"/>
              <w:ind w:firstLineChars="300" w:firstLine="660"/>
              <w:rPr>
                <w:color w:val="000000"/>
                <w:sz w:val="22"/>
                <w:szCs w:val="22"/>
              </w:rPr>
            </w:pPr>
            <w:r w:rsidRPr="009443F7">
              <w:rPr>
                <w:color w:val="000000"/>
                <w:sz w:val="22"/>
                <w:szCs w:val="22"/>
              </w:rPr>
              <w:t>CR</w:t>
            </w:r>
            <w:r w:rsidR="00801B2A" w:rsidRPr="009443F7">
              <w:rPr>
                <w:color w:val="000000"/>
                <w:sz w:val="22"/>
                <w:szCs w:val="22"/>
              </w:rPr>
              <w:t xml:space="preserve"> + </w:t>
            </w:r>
            <w:r w:rsidRPr="009443F7">
              <w:rPr>
                <w:color w:val="000000"/>
                <w:sz w:val="22"/>
                <w:szCs w:val="22"/>
              </w:rPr>
              <w:t>CE</w:t>
            </w:r>
            <w:r w:rsidR="00801B2A" w:rsidRPr="009443F7">
              <w:rPr>
                <w:color w:val="000000"/>
                <w:sz w:val="22"/>
                <w:szCs w:val="22"/>
              </w:rPr>
              <w:t xml:space="preserve"> + </w:t>
            </w:r>
            <w:r w:rsidRPr="009443F7">
              <w:rPr>
                <w:color w:val="000000"/>
                <w:sz w:val="22"/>
                <w:szCs w:val="22"/>
              </w:rPr>
              <w:t>AL</w:t>
            </w:r>
            <w:r w:rsidR="00801B2A" w:rsidRPr="009443F7">
              <w:rPr>
                <w:color w:val="000000"/>
                <w:sz w:val="22"/>
                <w:szCs w:val="22"/>
              </w:rPr>
              <w:t>/</w:t>
            </w:r>
            <w:r w:rsidRPr="009443F7">
              <w:rPr>
                <w:color w:val="000000"/>
                <w:sz w:val="22"/>
                <w:szCs w:val="22"/>
              </w:rPr>
              <w:t>BR</w:t>
            </w:r>
            <w:r w:rsidR="00801B2A" w:rsidRPr="009443F7">
              <w:rPr>
                <w:color w:val="000000"/>
                <w:sz w:val="22"/>
                <w:szCs w:val="22"/>
              </w:rPr>
              <w:t>/</w:t>
            </w:r>
            <w:r w:rsidRPr="009443F7">
              <w:rPr>
                <w:color w:val="000000"/>
                <w:sz w:val="22"/>
                <w:szCs w:val="22"/>
              </w:rPr>
              <w:t>LO</w:t>
            </w:r>
          </w:p>
        </w:tc>
        <w:tc>
          <w:tcPr>
            <w:tcW w:w="17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4CE263" w14:textId="77777777" w:rsidR="00801B2A" w:rsidRPr="009443F7" w:rsidRDefault="00801B2A" w:rsidP="00E13DCD">
            <w:pPr>
              <w:spacing w:line="240" w:lineRule="auto"/>
              <w:rPr>
                <w:color w:val="000000"/>
                <w:sz w:val="22"/>
                <w:szCs w:val="22"/>
              </w:rPr>
            </w:pPr>
            <w:r w:rsidRPr="009443F7">
              <w:rPr>
                <w:color w:val="000000"/>
                <w:sz w:val="22"/>
                <w:szCs w:val="22"/>
              </w:rPr>
              <w:t>3.64% (20)  [17/0/3]</w:t>
            </w:r>
          </w:p>
        </w:tc>
      </w:tr>
      <w:tr w:rsidR="00801B2A" w:rsidRPr="009443F7" w14:paraId="52239896" w14:textId="77777777" w:rsidTr="00E13DCD">
        <w:trPr>
          <w:trHeight w:val="300"/>
        </w:trPr>
        <w:tc>
          <w:tcPr>
            <w:tcW w:w="322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54DE1" w14:textId="7720B87A" w:rsidR="00801B2A" w:rsidRPr="009443F7" w:rsidRDefault="00E73A54" w:rsidP="00E13DCD">
            <w:pPr>
              <w:spacing w:line="240" w:lineRule="auto"/>
              <w:ind w:firstLineChars="300" w:firstLine="660"/>
              <w:rPr>
                <w:color w:val="000000"/>
                <w:sz w:val="22"/>
                <w:szCs w:val="22"/>
              </w:rPr>
            </w:pPr>
            <w:r w:rsidRPr="009443F7">
              <w:rPr>
                <w:color w:val="000000"/>
                <w:sz w:val="22"/>
                <w:szCs w:val="22"/>
              </w:rPr>
              <w:t>CR</w:t>
            </w:r>
            <w:r w:rsidR="00801B2A" w:rsidRPr="009443F7">
              <w:rPr>
                <w:color w:val="000000"/>
                <w:sz w:val="22"/>
                <w:szCs w:val="22"/>
              </w:rPr>
              <w:t xml:space="preserve"> + </w:t>
            </w:r>
            <w:r w:rsidRPr="009443F7">
              <w:rPr>
                <w:color w:val="000000"/>
                <w:sz w:val="22"/>
                <w:szCs w:val="22"/>
              </w:rPr>
              <w:t>BR</w:t>
            </w:r>
            <w:r w:rsidR="00801B2A" w:rsidRPr="009443F7">
              <w:rPr>
                <w:color w:val="000000"/>
                <w:sz w:val="22"/>
                <w:szCs w:val="22"/>
              </w:rPr>
              <w:t xml:space="preserve"> + </w:t>
            </w:r>
            <w:r w:rsidRPr="009443F7">
              <w:rPr>
                <w:color w:val="000000"/>
                <w:sz w:val="22"/>
                <w:szCs w:val="22"/>
              </w:rPr>
              <w:t>AL</w:t>
            </w:r>
            <w:r w:rsidR="00801B2A" w:rsidRPr="009443F7">
              <w:rPr>
                <w:color w:val="000000"/>
                <w:sz w:val="22"/>
                <w:szCs w:val="22"/>
              </w:rPr>
              <w:t>/</w:t>
            </w:r>
            <w:r w:rsidRPr="009443F7">
              <w:rPr>
                <w:color w:val="000000"/>
                <w:sz w:val="22"/>
                <w:szCs w:val="22"/>
              </w:rPr>
              <w:t>LO</w:t>
            </w:r>
          </w:p>
        </w:tc>
        <w:tc>
          <w:tcPr>
            <w:tcW w:w="17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597D2B" w14:textId="77777777" w:rsidR="00801B2A" w:rsidRPr="009443F7" w:rsidRDefault="00801B2A" w:rsidP="00E13DCD">
            <w:pPr>
              <w:spacing w:line="240" w:lineRule="auto"/>
              <w:rPr>
                <w:color w:val="000000"/>
                <w:sz w:val="22"/>
                <w:szCs w:val="22"/>
              </w:rPr>
            </w:pPr>
            <w:r w:rsidRPr="009443F7">
              <w:rPr>
                <w:color w:val="000000"/>
                <w:sz w:val="22"/>
                <w:szCs w:val="22"/>
              </w:rPr>
              <w:t>0.55% (3)  [0/3]</w:t>
            </w:r>
          </w:p>
        </w:tc>
      </w:tr>
      <w:tr w:rsidR="00801B2A" w:rsidRPr="009443F7" w14:paraId="5039667A" w14:textId="77777777" w:rsidTr="00E13DCD">
        <w:trPr>
          <w:trHeight w:val="300"/>
        </w:trPr>
        <w:tc>
          <w:tcPr>
            <w:tcW w:w="322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194A6" w14:textId="50352524" w:rsidR="00801B2A" w:rsidRPr="009443F7" w:rsidRDefault="00E73A54" w:rsidP="00E13DCD">
            <w:pPr>
              <w:spacing w:line="240" w:lineRule="auto"/>
              <w:ind w:firstLineChars="300" w:firstLine="660"/>
              <w:rPr>
                <w:color w:val="000000"/>
                <w:sz w:val="22"/>
                <w:szCs w:val="22"/>
              </w:rPr>
            </w:pPr>
            <w:r w:rsidRPr="009443F7">
              <w:rPr>
                <w:color w:val="000000"/>
                <w:sz w:val="22"/>
                <w:szCs w:val="22"/>
              </w:rPr>
              <w:t>AL</w:t>
            </w:r>
            <w:r w:rsidR="00801B2A" w:rsidRPr="009443F7">
              <w:rPr>
                <w:color w:val="000000"/>
                <w:sz w:val="22"/>
                <w:szCs w:val="22"/>
              </w:rPr>
              <w:t xml:space="preserve"> + </w:t>
            </w:r>
            <w:r w:rsidRPr="009443F7">
              <w:rPr>
                <w:color w:val="000000"/>
                <w:sz w:val="22"/>
                <w:szCs w:val="22"/>
              </w:rPr>
              <w:t>BR</w:t>
            </w:r>
            <w:r w:rsidR="00801B2A" w:rsidRPr="009443F7">
              <w:rPr>
                <w:color w:val="000000"/>
                <w:sz w:val="22"/>
                <w:szCs w:val="22"/>
              </w:rPr>
              <w:t xml:space="preserve"> + </w:t>
            </w:r>
            <w:r w:rsidRPr="009443F7">
              <w:rPr>
                <w:color w:val="000000"/>
                <w:sz w:val="22"/>
                <w:szCs w:val="22"/>
              </w:rPr>
              <w:t>LO</w:t>
            </w:r>
          </w:p>
        </w:tc>
        <w:tc>
          <w:tcPr>
            <w:tcW w:w="17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D07C32" w14:textId="77777777" w:rsidR="00801B2A" w:rsidRPr="009443F7" w:rsidRDefault="00801B2A" w:rsidP="00E13DCD">
            <w:pPr>
              <w:spacing w:line="240" w:lineRule="auto"/>
              <w:rPr>
                <w:color w:val="000000"/>
                <w:sz w:val="22"/>
                <w:szCs w:val="22"/>
              </w:rPr>
            </w:pPr>
            <w:r w:rsidRPr="009443F7">
              <w:rPr>
                <w:color w:val="000000"/>
                <w:sz w:val="22"/>
                <w:szCs w:val="22"/>
              </w:rPr>
              <w:t>0.18% (1)</w:t>
            </w:r>
          </w:p>
        </w:tc>
      </w:tr>
      <w:tr w:rsidR="00801B2A" w:rsidRPr="009443F7" w14:paraId="23164E50" w14:textId="77777777" w:rsidTr="00E13DCD">
        <w:trPr>
          <w:trHeight w:val="300"/>
        </w:trPr>
        <w:tc>
          <w:tcPr>
            <w:tcW w:w="322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D27C4" w14:textId="767A4B56" w:rsidR="00801B2A" w:rsidRPr="009443F7" w:rsidRDefault="00E73A54" w:rsidP="00E13DCD">
            <w:pPr>
              <w:spacing w:line="240" w:lineRule="auto"/>
              <w:ind w:firstLineChars="300" w:firstLine="660"/>
              <w:rPr>
                <w:color w:val="000000"/>
                <w:sz w:val="22"/>
                <w:szCs w:val="22"/>
              </w:rPr>
            </w:pPr>
            <w:r w:rsidRPr="009443F7">
              <w:rPr>
                <w:color w:val="000000"/>
                <w:sz w:val="22"/>
                <w:szCs w:val="22"/>
              </w:rPr>
              <w:t>AL</w:t>
            </w:r>
            <w:r w:rsidR="00801B2A" w:rsidRPr="009443F7">
              <w:rPr>
                <w:color w:val="000000"/>
                <w:sz w:val="22"/>
                <w:szCs w:val="22"/>
              </w:rPr>
              <w:t xml:space="preserve"> + </w:t>
            </w:r>
            <w:r w:rsidRPr="009443F7">
              <w:rPr>
                <w:color w:val="000000"/>
                <w:sz w:val="22"/>
                <w:szCs w:val="22"/>
              </w:rPr>
              <w:t>LO</w:t>
            </w:r>
            <w:r w:rsidR="00801B2A" w:rsidRPr="009443F7">
              <w:rPr>
                <w:color w:val="000000"/>
                <w:sz w:val="22"/>
                <w:szCs w:val="22"/>
              </w:rPr>
              <w:t xml:space="preserve"> + </w:t>
            </w:r>
            <w:r w:rsidRPr="009443F7">
              <w:rPr>
                <w:color w:val="000000"/>
                <w:sz w:val="22"/>
                <w:szCs w:val="22"/>
              </w:rPr>
              <w:t>CE</w:t>
            </w:r>
            <w:r w:rsidR="00801B2A" w:rsidRPr="009443F7">
              <w:rPr>
                <w:color w:val="000000"/>
                <w:sz w:val="22"/>
                <w:szCs w:val="22"/>
              </w:rPr>
              <w:t>/</w:t>
            </w:r>
            <w:r w:rsidRPr="009443F7">
              <w:rPr>
                <w:color w:val="000000"/>
                <w:sz w:val="22"/>
                <w:szCs w:val="22"/>
              </w:rPr>
              <w:t>BR</w:t>
            </w:r>
          </w:p>
        </w:tc>
        <w:tc>
          <w:tcPr>
            <w:tcW w:w="17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8B750E" w14:textId="77777777" w:rsidR="00801B2A" w:rsidRPr="009443F7" w:rsidRDefault="00801B2A" w:rsidP="00E13DCD">
            <w:pPr>
              <w:spacing w:line="240" w:lineRule="auto"/>
              <w:rPr>
                <w:color w:val="000000"/>
                <w:sz w:val="22"/>
                <w:szCs w:val="22"/>
              </w:rPr>
            </w:pPr>
            <w:r w:rsidRPr="009443F7">
              <w:rPr>
                <w:color w:val="000000"/>
                <w:sz w:val="22"/>
                <w:szCs w:val="22"/>
              </w:rPr>
              <w:t>0.18% (1)  [0/1]</w:t>
            </w:r>
          </w:p>
        </w:tc>
      </w:tr>
      <w:tr w:rsidR="00801B2A" w:rsidRPr="009443F7" w14:paraId="40E06171" w14:textId="77777777" w:rsidTr="00E13DCD">
        <w:trPr>
          <w:trHeight w:val="300"/>
        </w:trPr>
        <w:tc>
          <w:tcPr>
            <w:tcW w:w="322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C71DB1" w14:textId="3BF216E8" w:rsidR="00801B2A" w:rsidRPr="009443F7" w:rsidRDefault="00E73A54" w:rsidP="00E13DCD">
            <w:pPr>
              <w:spacing w:line="240" w:lineRule="auto"/>
              <w:ind w:firstLineChars="300" w:firstLine="660"/>
              <w:rPr>
                <w:color w:val="000000"/>
                <w:sz w:val="22"/>
                <w:szCs w:val="22"/>
              </w:rPr>
            </w:pPr>
            <w:r w:rsidRPr="009443F7">
              <w:rPr>
                <w:color w:val="000000"/>
                <w:sz w:val="22"/>
                <w:szCs w:val="22"/>
              </w:rPr>
              <w:t>CE</w:t>
            </w:r>
            <w:r w:rsidR="00801B2A" w:rsidRPr="009443F7">
              <w:rPr>
                <w:color w:val="000000"/>
                <w:sz w:val="22"/>
                <w:szCs w:val="22"/>
              </w:rPr>
              <w:t xml:space="preserve"> + </w:t>
            </w:r>
            <w:r w:rsidRPr="009443F7">
              <w:rPr>
                <w:color w:val="000000"/>
                <w:sz w:val="22"/>
                <w:szCs w:val="22"/>
              </w:rPr>
              <w:t>AL</w:t>
            </w:r>
            <w:r w:rsidR="00801B2A" w:rsidRPr="009443F7">
              <w:rPr>
                <w:color w:val="000000"/>
                <w:sz w:val="22"/>
                <w:szCs w:val="22"/>
              </w:rPr>
              <w:t xml:space="preserve"> + </w:t>
            </w:r>
            <w:r w:rsidRPr="009443F7">
              <w:rPr>
                <w:color w:val="000000"/>
                <w:sz w:val="22"/>
                <w:szCs w:val="22"/>
              </w:rPr>
              <w:t>BR</w:t>
            </w:r>
            <w:r w:rsidR="00801B2A" w:rsidRPr="009443F7">
              <w:rPr>
                <w:color w:val="000000"/>
                <w:sz w:val="22"/>
                <w:szCs w:val="22"/>
              </w:rPr>
              <w:t>/</w:t>
            </w:r>
            <w:r w:rsidRPr="009443F7">
              <w:rPr>
                <w:color w:val="000000"/>
                <w:sz w:val="22"/>
                <w:szCs w:val="22"/>
              </w:rPr>
              <w:t>LO</w:t>
            </w:r>
          </w:p>
        </w:tc>
        <w:tc>
          <w:tcPr>
            <w:tcW w:w="1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CAE5D8" w14:textId="77777777" w:rsidR="00801B2A" w:rsidRPr="009443F7" w:rsidRDefault="00801B2A" w:rsidP="00E13DCD">
            <w:pPr>
              <w:spacing w:line="240" w:lineRule="auto"/>
              <w:rPr>
                <w:color w:val="000000"/>
                <w:sz w:val="22"/>
                <w:szCs w:val="22"/>
              </w:rPr>
            </w:pPr>
            <w:r w:rsidRPr="009443F7">
              <w:rPr>
                <w:color w:val="000000"/>
                <w:sz w:val="22"/>
                <w:szCs w:val="22"/>
              </w:rPr>
              <w:t>0% (0)  [0/0]</w:t>
            </w:r>
          </w:p>
        </w:tc>
      </w:tr>
      <w:tr w:rsidR="00801B2A" w:rsidRPr="009443F7" w14:paraId="12A51CDB" w14:textId="77777777" w:rsidTr="00E13DCD">
        <w:trPr>
          <w:trHeight w:val="300"/>
        </w:trPr>
        <w:tc>
          <w:tcPr>
            <w:tcW w:w="322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06FAF2" w14:textId="77777777" w:rsidR="00801B2A" w:rsidRPr="009443F7" w:rsidRDefault="00801B2A" w:rsidP="00E13DCD">
            <w:pPr>
              <w:spacing w:line="240" w:lineRule="auto"/>
              <w:rPr>
                <w:b/>
                <w:bCs/>
                <w:color w:val="000000"/>
                <w:sz w:val="22"/>
                <w:szCs w:val="22"/>
              </w:rPr>
            </w:pPr>
            <w:r w:rsidRPr="009443F7">
              <w:rPr>
                <w:b/>
                <w:bCs/>
                <w:color w:val="000000"/>
                <w:sz w:val="22"/>
                <w:szCs w:val="22"/>
              </w:rPr>
              <w:t>At least 4 different ALK TKI</w:t>
            </w:r>
          </w:p>
        </w:tc>
        <w:tc>
          <w:tcPr>
            <w:tcW w:w="1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D62061" w14:textId="77777777" w:rsidR="00801B2A" w:rsidRPr="009443F7" w:rsidRDefault="00801B2A" w:rsidP="00E13DCD">
            <w:pPr>
              <w:spacing w:line="240" w:lineRule="auto"/>
              <w:rPr>
                <w:b/>
                <w:bCs/>
                <w:color w:val="000000"/>
                <w:sz w:val="22"/>
                <w:szCs w:val="22"/>
              </w:rPr>
            </w:pPr>
            <w:r w:rsidRPr="009443F7">
              <w:rPr>
                <w:b/>
                <w:bCs/>
                <w:color w:val="000000"/>
                <w:sz w:val="22"/>
                <w:szCs w:val="22"/>
              </w:rPr>
              <w:t>2.73% (15)</w:t>
            </w:r>
          </w:p>
        </w:tc>
      </w:tr>
    </w:tbl>
    <w:p w14:paraId="683C7A5A" w14:textId="732EC7A1" w:rsidR="00124D82" w:rsidRDefault="00124D82" w:rsidP="00124D82"/>
    <w:p w14:paraId="1DB02CBF" w14:textId="77777777" w:rsidR="000F36EF" w:rsidRDefault="000F36EF">
      <w:pPr>
        <w:spacing w:after="160" w:line="259" w:lineRule="auto"/>
      </w:pPr>
      <w:r>
        <w:br w:type="page"/>
      </w:r>
    </w:p>
    <w:p w14:paraId="5828B0AF" w14:textId="0E6FF7B6" w:rsidR="00FC6A4A" w:rsidRDefault="00FC6A4A" w:rsidP="001C1205">
      <w:pPr>
        <w:pStyle w:val="Tabletitle"/>
      </w:pPr>
      <w:r>
        <w:lastRenderedPageBreak/>
        <w:t>Table</w:t>
      </w:r>
      <w:r w:rsidR="004E14A6">
        <w:t xml:space="preserve"> S3</w:t>
      </w:r>
      <w:r>
        <w:t xml:space="preserve">. </w:t>
      </w:r>
      <w:r w:rsidRPr="00A13B4A">
        <w:t>Median survival (95% CI) per sequence stratified by 1L chemotherapy</w:t>
      </w:r>
      <w:r>
        <w:t xml:space="preserve"> (sequences with &lt;5 patients are not shown)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23"/>
        <w:gridCol w:w="995"/>
        <w:gridCol w:w="1298"/>
        <w:gridCol w:w="1290"/>
        <w:gridCol w:w="1288"/>
      </w:tblGrid>
      <w:tr w:rsidR="004D339E" w:rsidRPr="009443F7" w14:paraId="76549D94" w14:textId="77777777" w:rsidTr="006909FE">
        <w:trPr>
          <w:trHeight w:val="1020"/>
        </w:trPr>
        <w:tc>
          <w:tcPr>
            <w:tcW w:w="3720" w:type="dxa"/>
            <w:noWrap/>
            <w:hideMark/>
          </w:tcPr>
          <w:p w14:paraId="7229241E" w14:textId="282ECD45" w:rsidR="004D339E" w:rsidRPr="009443F7" w:rsidRDefault="004D339E" w:rsidP="004D339E">
            <w:pPr>
              <w:spacing w:line="240" w:lineRule="auto"/>
              <w:rPr>
                <w:b/>
                <w:bCs/>
                <w:sz w:val="22"/>
                <w:szCs w:val="22"/>
              </w:rPr>
            </w:pPr>
            <w:r w:rsidRPr="009443F7">
              <w:rPr>
                <w:b/>
                <w:bCs/>
                <w:sz w:val="22"/>
                <w:szCs w:val="22"/>
              </w:rPr>
              <w:t>Definition*</w:t>
            </w:r>
          </w:p>
        </w:tc>
        <w:tc>
          <w:tcPr>
            <w:tcW w:w="1329" w:type="dxa"/>
          </w:tcPr>
          <w:p w14:paraId="73F1ACD7" w14:textId="77777777" w:rsidR="004D339E" w:rsidRPr="009443F7" w:rsidRDefault="004D339E" w:rsidP="004D339E">
            <w:pPr>
              <w:spacing w:line="240" w:lineRule="auto"/>
              <w:rPr>
                <w:b/>
                <w:bCs/>
                <w:sz w:val="22"/>
                <w:szCs w:val="22"/>
              </w:rPr>
            </w:pPr>
            <w:r w:rsidRPr="009443F7">
              <w:rPr>
                <w:b/>
                <w:bCs/>
                <w:sz w:val="22"/>
                <w:szCs w:val="22"/>
              </w:rPr>
              <w:t>Number of patients, % (n)</w:t>
            </w:r>
          </w:p>
          <w:p w14:paraId="693A1FD7" w14:textId="1980AD0B" w:rsidR="004D339E" w:rsidRPr="009443F7" w:rsidRDefault="004D339E" w:rsidP="004D339E">
            <w:pPr>
              <w:spacing w:line="240" w:lineRule="auto"/>
              <w:rPr>
                <w:b/>
                <w:bCs/>
                <w:sz w:val="22"/>
                <w:szCs w:val="22"/>
              </w:rPr>
            </w:pPr>
            <w:r w:rsidRPr="009443F7">
              <w:rPr>
                <w:b/>
                <w:bCs/>
                <w:sz w:val="22"/>
                <w:szCs w:val="22"/>
              </w:rPr>
              <w:t>(N=549)</w:t>
            </w:r>
          </w:p>
        </w:tc>
        <w:tc>
          <w:tcPr>
            <w:tcW w:w="1329" w:type="dxa"/>
            <w:hideMark/>
          </w:tcPr>
          <w:p w14:paraId="2F5B750E" w14:textId="2FBC634C" w:rsidR="004D339E" w:rsidRPr="009443F7" w:rsidRDefault="004D339E" w:rsidP="004D339E">
            <w:pPr>
              <w:spacing w:line="240" w:lineRule="auto"/>
              <w:rPr>
                <w:b/>
                <w:bCs/>
                <w:sz w:val="22"/>
                <w:szCs w:val="22"/>
              </w:rPr>
            </w:pPr>
            <w:r w:rsidRPr="009443F7">
              <w:rPr>
                <w:b/>
                <w:bCs/>
                <w:sz w:val="22"/>
                <w:szCs w:val="22"/>
              </w:rPr>
              <w:t>Median survival (years)</w:t>
            </w:r>
          </w:p>
        </w:tc>
        <w:tc>
          <w:tcPr>
            <w:tcW w:w="1320" w:type="dxa"/>
            <w:hideMark/>
          </w:tcPr>
          <w:p w14:paraId="62A67220" w14:textId="77777777" w:rsidR="004D339E" w:rsidRPr="009443F7" w:rsidRDefault="004D339E" w:rsidP="004D339E">
            <w:pPr>
              <w:spacing w:line="240" w:lineRule="auto"/>
              <w:rPr>
                <w:b/>
                <w:bCs/>
                <w:sz w:val="22"/>
                <w:szCs w:val="22"/>
              </w:rPr>
            </w:pPr>
            <w:r w:rsidRPr="009443F7">
              <w:rPr>
                <w:b/>
                <w:bCs/>
                <w:sz w:val="22"/>
                <w:szCs w:val="22"/>
              </w:rPr>
              <w:t>95% CI, lower</w:t>
            </w:r>
          </w:p>
        </w:tc>
        <w:tc>
          <w:tcPr>
            <w:tcW w:w="1318" w:type="dxa"/>
            <w:hideMark/>
          </w:tcPr>
          <w:p w14:paraId="26751FE0" w14:textId="77777777" w:rsidR="004D339E" w:rsidRPr="009443F7" w:rsidRDefault="004D339E" w:rsidP="004D339E">
            <w:pPr>
              <w:spacing w:line="240" w:lineRule="auto"/>
              <w:rPr>
                <w:b/>
                <w:bCs/>
                <w:sz w:val="22"/>
                <w:szCs w:val="22"/>
              </w:rPr>
            </w:pPr>
            <w:r w:rsidRPr="009443F7">
              <w:rPr>
                <w:b/>
                <w:bCs/>
                <w:sz w:val="22"/>
                <w:szCs w:val="22"/>
              </w:rPr>
              <w:t>95% CI, upper</w:t>
            </w:r>
          </w:p>
        </w:tc>
      </w:tr>
      <w:tr w:rsidR="004D339E" w:rsidRPr="009443F7" w14:paraId="5DE24C01" w14:textId="77777777" w:rsidTr="004D339E">
        <w:trPr>
          <w:trHeight w:val="315"/>
        </w:trPr>
        <w:tc>
          <w:tcPr>
            <w:tcW w:w="3720" w:type="dxa"/>
            <w:tcBorders>
              <w:bottom w:val="nil"/>
              <w:right w:val="single" w:sz="4" w:space="0" w:color="auto"/>
            </w:tcBorders>
          </w:tcPr>
          <w:p w14:paraId="7E441F75" w14:textId="0609C063" w:rsidR="004D339E" w:rsidRPr="009443F7" w:rsidRDefault="004D339E" w:rsidP="004D339E">
            <w:pPr>
              <w:spacing w:line="240" w:lineRule="auto"/>
              <w:rPr>
                <w:b/>
                <w:bCs/>
                <w:sz w:val="22"/>
                <w:szCs w:val="22"/>
              </w:rPr>
            </w:pPr>
            <w:r w:rsidRPr="009443F7">
              <w:rPr>
                <w:b/>
                <w:bCs/>
                <w:sz w:val="22"/>
                <w:szCs w:val="22"/>
              </w:rPr>
              <w:t>One ALK TKI</w:t>
            </w:r>
          </w:p>
        </w:tc>
        <w:tc>
          <w:tcPr>
            <w:tcW w:w="1329" w:type="dxa"/>
            <w:tcBorders>
              <w:bottom w:val="nil"/>
              <w:right w:val="single" w:sz="4" w:space="0" w:color="auto"/>
            </w:tcBorders>
          </w:tcPr>
          <w:p w14:paraId="6511CADA" w14:textId="77777777" w:rsidR="004D339E" w:rsidRPr="009443F7" w:rsidRDefault="004D339E" w:rsidP="004D339E">
            <w:p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1329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</w:tcPr>
          <w:p w14:paraId="1677B588" w14:textId="7118F23C" w:rsidR="004D339E" w:rsidRPr="009443F7" w:rsidRDefault="004D339E" w:rsidP="004D339E">
            <w:p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1320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</w:tcPr>
          <w:p w14:paraId="097BD6C9" w14:textId="77777777" w:rsidR="004D339E" w:rsidRPr="009443F7" w:rsidRDefault="004D339E" w:rsidP="004D339E">
            <w:p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1318" w:type="dxa"/>
            <w:tcBorders>
              <w:left w:val="single" w:sz="4" w:space="0" w:color="auto"/>
              <w:bottom w:val="nil"/>
            </w:tcBorders>
            <w:noWrap/>
          </w:tcPr>
          <w:p w14:paraId="6EEB8F38" w14:textId="77777777" w:rsidR="004D339E" w:rsidRPr="009443F7" w:rsidRDefault="004D339E" w:rsidP="004D339E">
            <w:pPr>
              <w:spacing w:line="240" w:lineRule="auto"/>
              <w:rPr>
                <w:sz w:val="22"/>
                <w:szCs w:val="22"/>
              </w:rPr>
            </w:pPr>
          </w:p>
        </w:tc>
      </w:tr>
      <w:tr w:rsidR="004D339E" w:rsidRPr="009443F7" w14:paraId="10CC20CE" w14:textId="77777777" w:rsidTr="004D339E">
        <w:trPr>
          <w:trHeight w:val="315"/>
        </w:trPr>
        <w:tc>
          <w:tcPr>
            <w:tcW w:w="3720" w:type="dxa"/>
            <w:tcBorders>
              <w:top w:val="nil"/>
              <w:bottom w:val="nil"/>
              <w:right w:val="single" w:sz="4" w:space="0" w:color="auto"/>
            </w:tcBorders>
            <w:noWrap/>
            <w:hideMark/>
          </w:tcPr>
          <w:p w14:paraId="116A5CA9" w14:textId="5CDAEF2A" w:rsidR="004D339E" w:rsidRPr="009443F7" w:rsidRDefault="004D339E" w:rsidP="004D339E">
            <w:pPr>
              <w:spacing w:line="240" w:lineRule="auto"/>
              <w:rPr>
                <w:sz w:val="22"/>
                <w:szCs w:val="22"/>
              </w:rPr>
            </w:pPr>
            <w:r w:rsidRPr="009443F7">
              <w:rPr>
                <w:sz w:val="22"/>
                <w:szCs w:val="22"/>
              </w:rPr>
              <w:t>CR</w:t>
            </w:r>
          </w:p>
        </w:tc>
        <w:tc>
          <w:tcPr>
            <w:tcW w:w="1329" w:type="dxa"/>
            <w:tcBorders>
              <w:top w:val="nil"/>
              <w:bottom w:val="nil"/>
              <w:right w:val="single" w:sz="4" w:space="0" w:color="auto"/>
            </w:tcBorders>
          </w:tcPr>
          <w:p w14:paraId="70328D25" w14:textId="319D24A7" w:rsidR="004D339E" w:rsidRPr="009443F7" w:rsidRDefault="004D339E" w:rsidP="004D339E">
            <w:pPr>
              <w:spacing w:line="240" w:lineRule="auto"/>
              <w:rPr>
                <w:sz w:val="22"/>
                <w:szCs w:val="22"/>
              </w:rPr>
            </w:pPr>
            <w:r w:rsidRPr="009443F7">
              <w:rPr>
                <w:sz w:val="22"/>
                <w:szCs w:val="22"/>
              </w:rPr>
              <w:t>21.13% (116)</w:t>
            </w:r>
          </w:p>
        </w:tc>
        <w:tc>
          <w:tcPr>
            <w:tcW w:w="13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14:paraId="38716755" w14:textId="769FEC20" w:rsidR="004D339E" w:rsidRPr="009443F7" w:rsidRDefault="004D339E" w:rsidP="004D339E">
            <w:pPr>
              <w:spacing w:line="240" w:lineRule="auto"/>
              <w:rPr>
                <w:sz w:val="22"/>
                <w:szCs w:val="22"/>
              </w:rPr>
            </w:pPr>
            <w:r w:rsidRPr="009443F7">
              <w:rPr>
                <w:sz w:val="22"/>
                <w:szCs w:val="22"/>
              </w:rPr>
              <w:t>0.88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14:paraId="7195FA99" w14:textId="61388E8E" w:rsidR="004D339E" w:rsidRPr="009443F7" w:rsidRDefault="004D339E" w:rsidP="004D339E">
            <w:pPr>
              <w:spacing w:line="240" w:lineRule="auto"/>
              <w:rPr>
                <w:sz w:val="22"/>
                <w:szCs w:val="22"/>
              </w:rPr>
            </w:pPr>
            <w:r w:rsidRPr="009443F7">
              <w:rPr>
                <w:sz w:val="22"/>
                <w:szCs w:val="22"/>
              </w:rPr>
              <w:t>0.60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</w:tcBorders>
            <w:noWrap/>
            <w:hideMark/>
          </w:tcPr>
          <w:p w14:paraId="21BBADCE" w14:textId="51C1D851" w:rsidR="004D339E" w:rsidRPr="009443F7" w:rsidRDefault="004D339E" w:rsidP="004D339E">
            <w:pPr>
              <w:spacing w:line="240" w:lineRule="auto"/>
              <w:rPr>
                <w:sz w:val="22"/>
                <w:szCs w:val="22"/>
              </w:rPr>
            </w:pPr>
            <w:r w:rsidRPr="009443F7">
              <w:rPr>
                <w:sz w:val="22"/>
                <w:szCs w:val="22"/>
              </w:rPr>
              <w:t>1.08</w:t>
            </w:r>
          </w:p>
        </w:tc>
      </w:tr>
      <w:tr w:rsidR="004D339E" w:rsidRPr="009443F7" w14:paraId="5F66C97E" w14:textId="77777777" w:rsidTr="004D339E">
        <w:trPr>
          <w:trHeight w:val="315"/>
        </w:trPr>
        <w:tc>
          <w:tcPr>
            <w:tcW w:w="3720" w:type="dxa"/>
            <w:tcBorders>
              <w:top w:val="nil"/>
              <w:bottom w:val="nil"/>
              <w:right w:val="single" w:sz="4" w:space="0" w:color="auto"/>
            </w:tcBorders>
            <w:noWrap/>
          </w:tcPr>
          <w:p w14:paraId="31E67842" w14:textId="56160D13" w:rsidR="004D339E" w:rsidRPr="009443F7" w:rsidRDefault="00084401" w:rsidP="004D339E">
            <w:pPr>
              <w:spacing w:line="240" w:lineRule="auto"/>
              <w:rPr>
                <w:sz w:val="22"/>
                <w:szCs w:val="22"/>
              </w:rPr>
            </w:pPr>
            <w:r w:rsidRPr="009443F7">
              <w:rPr>
                <w:sz w:val="22"/>
                <w:szCs w:val="22"/>
              </w:rPr>
              <w:t>1L chemo + CR</w:t>
            </w:r>
          </w:p>
        </w:tc>
        <w:tc>
          <w:tcPr>
            <w:tcW w:w="1329" w:type="dxa"/>
            <w:tcBorders>
              <w:top w:val="nil"/>
              <w:bottom w:val="nil"/>
              <w:right w:val="single" w:sz="4" w:space="0" w:color="auto"/>
            </w:tcBorders>
          </w:tcPr>
          <w:p w14:paraId="4C81D461" w14:textId="7493DA0E" w:rsidR="004D339E" w:rsidRPr="009443F7" w:rsidRDefault="004D339E" w:rsidP="004D339E">
            <w:pPr>
              <w:spacing w:line="240" w:lineRule="auto"/>
              <w:rPr>
                <w:sz w:val="22"/>
                <w:szCs w:val="22"/>
              </w:rPr>
            </w:pPr>
            <w:r w:rsidRPr="009443F7">
              <w:rPr>
                <w:sz w:val="22"/>
                <w:szCs w:val="22"/>
              </w:rPr>
              <w:t>17.30% (95)</w:t>
            </w:r>
          </w:p>
        </w:tc>
        <w:tc>
          <w:tcPr>
            <w:tcW w:w="13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14:paraId="71A0476D" w14:textId="5E5DB8A7" w:rsidR="004D339E" w:rsidRPr="009443F7" w:rsidRDefault="004D339E" w:rsidP="004D339E">
            <w:pPr>
              <w:spacing w:line="240" w:lineRule="auto"/>
              <w:rPr>
                <w:sz w:val="22"/>
                <w:szCs w:val="22"/>
              </w:rPr>
            </w:pPr>
            <w:r w:rsidRPr="009443F7">
              <w:rPr>
                <w:sz w:val="22"/>
                <w:szCs w:val="22"/>
              </w:rPr>
              <w:t>0.63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14:paraId="2CE11D6E" w14:textId="38F781BF" w:rsidR="004D339E" w:rsidRPr="009443F7" w:rsidRDefault="004D339E" w:rsidP="004D339E">
            <w:pPr>
              <w:spacing w:line="240" w:lineRule="auto"/>
              <w:rPr>
                <w:sz w:val="22"/>
                <w:szCs w:val="22"/>
              </w:rPr>
            </w:pPr>
            <w:r w:rsidRPr="009443F7">
              <w:rPr>
                <w:sz w:val="22"/>
                <w:szCs w:val="22"/>
              </w:rPr>
              <w:t>0.46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</w:tcBorders>
            <w:noWrap/>
          </w:tcPr>
          <w:p w14:paraId="5332D01D" w14:textId="0A393CAE" w:rsidR="004D339E" w:rsidRPr="009443F7" w:rsidRDefault="004D339E" w:rsidP="004D339E">
            <w:pPr>
              <w:spacing w:line="240" w:lineRule="auto"/>
              <w:rPr>
                <w:sz w:val="22"/>
                <w:szCs w:val="22"/>
              </w:rPr>
            </w:pPr>
            <w:r w:rsidRPr="009443F7">
              <w:rPr>
                <w:sz w:val="22"/>
                <w:szCs w:val="22"/>
              </w:rPr>
              <w:t>0.78</w:t>
            </w:r>
          </w:p>
        </w:tc>
      </w:tr>
      <w:tr w:rsidR="004D339E" w:rsidRPr="009443F7" w14:paraId="453A33B6" w14:textId="77777777" w:rsidTr="004D339E">
        <w:trPr>
          <w:trHeight w:val="315"/>
        </w:trPr>
        <w:tc>
          <w:tcPr>
            <w:tcW w:w="3720" w:type="dxa"/>
            <w:tcBorders>
              <w:top w:val="nil"/>
              <w:bottom w:val="nil"/>
              <w:right w:val="single" w:sz="4" w:space="0" w:color="auto"/>
            </w:tcBorders>
            <w:noWrap/>
            <w:hideMark/>
          </w:tcPr>
          <w:p w14:paraId="02133BC2" w14:textId="2700848B" w:rsidR="004D339E" w:rsidRPr="009443F7" w:rsidRDefault="00084401" w:rsidP="004D339E">
            <w:pPr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AL</w:t>
            </w:r>
          </w:p>
        </w:tc>
        <w:tc>
          <w:tcPr>
            <w:tcW w:w="1329" w:type="dxa"/>
            <w:tcBorders>
              <w:top w:val="nil"/>
              <w:bottom w:val="nil"/>
              <w:right w:val="single" w:sz="4" w:space="0" w:color="auto"/>
            </w:tcBorders>
          </w:tcPr>
          <w:p w14:paraId="1E364446" w14:textId="67213E8C" w:rsidR="004D339E" w:rsidRPr="009443F7" w:rsidRDefault="004D339E" w:rsidP="004D339E">
            <w:pPr>
              <w:spacing w:line="240" w:lineRule="auto"/>
              <w:rPr>
                <w:sz w:val="22"/>
                <w:szCs w:val="22"/>
              </w:rPr>
            </w:pPr>
            <w:r w:rsidRPr="009443F7">
              <w:rPr>
                <w:sz w:val="22"/>
                <w:szCs w:val="22"/>
              </w:rPr>
              <w:t>19.13% (105)</w:t>
            </w:r>
          </w:p>
        </w:tc>
        <w:tc>
          <w:tcPr>
            <w:tcW w:w="13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14:paraId="36E82871" w14:textId="2BBD74CA" w:rsidR="004D339E" w:rsidRPr="009443F7" w:rsidRDefault="004D339E" w:rsidP="004D339E">
            <w:pPr>
              <w:spacing w:line="240" w:lineRule="auto"/>
              <w:rPr>
                <w:sz w:val="22"/>
                <w:szCs w:val="22"/>
              </w:rPr>
            </w:pPr>
            <w:r w:rsidRPr="009443F7">
              <w:rPr>
                <w:sz w:val="22"/>
                <w:szCs w:val="22"/>
              </w:rPr>
              <w:t>-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14:paraId="03643BEB" w14:textId="39D06597" w:rsidR="004D339E" w:rsidRPr="009443F7" w:rsidRDefault="004D339E" w:rsidP="004D339E">
            <w:pPr>
              <w:spacing w:line="240" w:lineRule="auto"/>
              <w:rPr>
                <w:sz w:val="22"/>
                <w:szCs w:val="22"/>
              </w:rPr>
            </w:pPr>
            <w:r w:rsidRPr="009443F7">
              <w:rPr>
                <w:sz w:val="22"/>
                <w:szCs w:val="22"/>
              </w:rPr>
              <w:t>-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</w:tcBorders>
            <w:noWrap/>
            <w:hideMark/>
          </w:tcPr>
          <w:p w14:paraId="375B47B7" w14:textId="0AD6293A" w:rsidR="004D339E" w:rsidRPr="009443F7" w:rsidRDefault="004D339E" w:rsidP="004D339E">
            <w:pPr>
              <w:spacing w:line="240" w:lineRule="auto"/>
              <w:rPr>
                <w:sz w:val="22"/>
                <w:szCs w:val="22"/>
              </w:rPr>
            </w:pPr>
            <w:r w:rsidRPr="009443F7">
              <w:rPr>
                <w:sz w:val="22"/>
                <w:szCs w:val="22"/>
              </w:rPr>
              <w:t>-</w:t>
            </w:r>
          </w:p>
        </w:tc>
      </w:tr>
      <w:tr w:rsidR="004D339E" w:rsidRPr="009443F7" w14:paraId="370791F0" w14:textId="77777777" w:rsidTr="004D339E">
        <w:trPr>
          <w:trHeight w:val="315"/>
        </w:trPr>
        <w:tc>
          <w:tcPr>
            <w:tcW w:w="3720" w:type="dxa"/>
            <w:tcBorders>
              <w:top w:val="nil"/>
              <w:bottom w:val="nil"/>
              <w:right w:val="single" w:sz="4" w:space="0" w:color="auto"/>
            </w:tcBorders>
            <w:noWrap/>
            <w:hideMark/>
          </w:tcPr>
          <w:p w14:paraId="0BA42A7A" w14:textId="59E99EE3" w:rsidR="004D339E" w:rsidRPr="009443F7" w:rsidRDefault="004D339E" w:rsidP="004D339E">
            <w:pPr>
              <w:spacing w:line="240" w:lineRule="auto"/>
              <w:rPr>
                <w:sz w:val="22"/>
                <w:szCs w:val="22"/>
              </w:rPr>
            </w:pPr>
            <w:r w:rsidRPr="009443F7">
              <w:rPr>
                <w:sz w:val="22"/>
                <w:szCs w:val="22"/>
              </w:rPr>
              <w:t xml:space="preserve">1L chemo + </w:t>
            </w:r>
            <w:r w:rsidR="00084401">
              <w:rPr>
                <w:sz w:val="22"/>
                <w:szCs w:val="22"/>
              </w:rPr>
              <w:t>AL</w:t>
            </w:r>
          </w:p>
        </w:tc>
        <w:tc>
          <w:tcPr>
            <w:tcW w:w="1329" w:type="dxa"/>
            <w:tcBorders>
              <w:top w:val="nil"/>
              <w:bottom w:val="nil"/>
              <w:right w:val="single" w:sz="4" w:space="0" w:color="auto"/>
            </w:tcBorders>
          </w:tcPr>
          <w:p w14:paraId="6A713418" w14:textId="01697D9E" w:rsidR="004D339E" w:rsidRPr="009443F7" w:rsidRDefault="004D339E" w:rsidP="004D339E">
            <w:pPr>
              <w:spacing w:line="240" w:lineRule="auto"/>
              <w:rPr>
                <w:sz w:val="22"/>
                <w:szCs w:val="22"/>
              </w:rPr>
            </w:pPr>
            <w:r w:rsidRPr="009443F7">
              <w:rPr>
                <w:sz w:val="22"/>
                <w:szCs w:val="22"/>
              </w:rPr>
              <w:t>7.47% (41)</w:t>
            </w:r>
          </w:p>
        </w:tc>
        <w:tc>
          <w:tcPr>
            <w:tcW w:w="13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14:paraId="33FE4C8F" w14:textId="22E5F192" w:rsidR="004D339E" w:rsidRPr="009443F7" w:rsidRDefault="004D339E" w:rsidP="004D339E">
            <w:pPr>
              <w:spacing w:line="240" w:lineRule="auto"/>
              <w:rPr>
                <w:sz w:val="22"/>
                <w:szCs w:val="22"/>
              </w:rPr>
            </w:pPr>
            <w:r w:rsidRPr="009443F7">
              <w:rPr>
                <w:sz w:val="22"/>
                <w:szCs w:val="22"/>
              </w:rPr>
              <w:t>-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14:paraId="3DCBD34E" w14:textId="4D5ECF63" w:rsidR="004D339E" w:rsidRPr="009443F7" w:rsidRDefault="004D339E" w:rsidP="004D339E">
            <w:pPr>
              <w:spacing w:line="240" w:lineRule="auto"/>
              <w:rPr>
                <w:sz w:val="22"/>
                <w:szCs w:val="22"/>
              </w:rPr>
            </w:pPr>
            <w:r w:rsidRPr="009443F7">
              <w:rPr>
                <w:sz w:val="22"/>
                <w:szCs w:val="22"/>
              </w:rPr>
              <w:t>-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</w:tcBorders>
            <w:noWrap/>
            <w:hideMark/>
          </w:tcPr>
          <w:p w14:paraId="4F762A81" w14:textId="4946D5D7" w:rsidR="004D339E" w:rsidRPr="009443F7" w:rsidRDefault="004D339E" w:rsidP="004D339E">
            <w:pPr>
              <w:spacing w:line="240" w:lineRule="auto"/>
              <w:rPr>
                <w:sz w:val="22"/>
                <w:szCs w:val="22"/>
              </w:rPr>
            </w:pPr>
            <w:r w:rsidRPr="009443F7">
              <w:rPr>
                <w:sz w:val="22"/>
                <w:szCs w:val="22"/>
              </w:rPr>
              <w:t>-</w:t>
            </w:r>
          </w:p>
        </w:tc>
      </w:tr>
      <w:tr w:rsidR="004D339E" w:rsidRPr="009443F7" w14:paraId="271BEBDF" w14:textId="77777777" w:rsidTr="004D339E">
        <w:trPr>
          <w:trHeight w:val="315"/>
        </w:trPr>
        <w:tc>
          <w:tcPr>
            <w:tcW w:w="3720" w:type="dxa"/>
            <w:tcBorders>
              <w:top w:val="nil"/>
              <w:bottom w:val="nil"/>
              <w:right w:val="single" w:sz="4" w:space="0" w:color="auto"/>
            </w:tcBorders>
            <w:noWrap/>
            <w:hideMark/>
          </w:tcPr>
          <w:p w14:paraId="38767770" w14:textId="728154DC" w:rsidR="004D339E" w:rsidRPr="009443F7" w:rsidRDefault="004D339E" w:rsidP="004D339E">
            <w:pPr>
              <w:spacing w:line="240" w:lineRule="auto"/>
              <w:rPr>
                <w:sz w:val="22"/>
                <w:szCs w:val="22"/>
              </w:rPr>
            </w:pPr>
            <w:r w:rsidRPr="009443F7">
              <w:rPr>
                <w:sz w:val="22"/>
                <w:szCs w:val="22"/>
              </w:rPr>
              <w:t xml:space="preserve">1L chemo + </w:t>
            </w:r>
            <w:r w:rsidR="00084401">
              <w:rPr>
                <w:sz w:val="22"/>
                <w:szCs w:val="22"/>
              </w:rPr>
              <w:t>CE</w:t>
            </w:r>
          </w:p>
        </w:tc>
        <w:tc>
          <w:tcPr>
            <w:tcW w:w="1329" w:type="dxa"/>
            <w:tcBorders>
              <w:top w:val="nil"/>
              <w:bottom w:val="nil"/>
              <w:right w:val="single" w:sz="4" w:space="0" w:color="auto"/>
            </w:tcBorders>
          </w:tcPr>
          <w:p w14:paraId="5818E666" w14:textId="4704DA6F" w:rsidR="004D339E" w:rsidRPr="009443F7" w:rsidRDefault="004D339E" w:rsidP="004D339E">
            <w:pPr>
              <w:spacing w:line="240" w:lineRule="auto"/>
              <w:rPr>
                <w:sz w:val="22"/>
                <w:szCs w:val="22"/>
              </w:rPr>
            </w:pPr>
            <w:r w:rsidRPr="009443F7">
              <w:rPr>
                <w:sz w:val="22"/>
                <w:szCs w:val="22"/>
              </w:rPr>
              <w:t>0.91% (5)</w:t>
            </w:r>
          </w:p>
        </w:tc>
        <w:tc>
          <w:tcPr>
            <w:tcW w:w="13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14:paraId="33D0C699" w14:textId="13E8768E" w:rsidR="004D339E" w:rsidRPr="009443F7" w:rsidRDefault="004D339E" w:rsidP="004D339E">
            <w:pPr>
              <w:spacing w:line="240" w:lineRule="auto"/>
              <w:rPr>
                <w:sz w:val="22"/>
                <w:szCs w:val="22"/>
              </w:rPr>
            </w:pPr>
            <w:r w:rsidRPr="009443F7">
              <w:rPr>
                <w:sz w:val="22"/>
                <w:szCs w:val="22"/>
              </w:rPr>
              <w:t>0.59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14:paraId="6B5FBD49" w14:textId="02F8668D" w:rsidR="004D339E" w:rsidRPr="009443F7" w:rsidRDefault="004D339E" w:rsidP="004D339E">
            <w:pPr>
              <w:spacing w:line="240" w:lineRule="auto"/>
              <w:rPr>
                <w:sz w:val="22"/>
                <w:szCs w:val="22"/>
              </w:rPr>
            </w:pPr>
            <w:r w:rsidRPr="009443F7">
              <w:rPr>
                <w:sz w:val="22"/>
                <w:szCs w:val="22"/>
              </w:rPr>
              <w:t>0.44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</w:tcBorders>
            <w:noWrap/>
            <w:hideMark/>
          </w:tcPr>
          <w:p w14:paraId="52ED9454" w14:textId="0E82D01F" w:rsidR="004D339E" w:rsidRPr="009443F7" w:rsidRDefault="004D339E" w:rsidP="004D339E">
            <w:pPr>
              <w:spacing w:line="240" w:lineRule="auto"/>
              <w:rPr>
                <w:sz w:val="22"/>
                <w:szCs w:val="22"/>
              </w:rPr>
            </w:pPr>
            <w:r w:rsidRPr="009443F7">
              <w:rPr>
                <w:sz w:val="22"/>
                <w:szCs w:val="22"/>
              </w:rPr>
              <w:t>-</w:t>
            </w:r>
          </w:p>
        </w:tc>
      </w:tr>
      <w:tr w:rsidR="004D339E" w:rsidRPr="009443F7" w14:paraId="36A5548A" w14:textId="77777777" w:rsidTr="00F15582">
        <w:trPr>
          <w:trHeight w:val="315"/>
        </w:trPr>
        <w:tc>
          <w:tcPr>
            <w:tcW w:w="3720" w:type="dxa"/>
            <w:tcBorders>
              <w:top w:val="nil"/>
              <w:bottom w:val="nil"/>
              <w:right w:val="single" w:sz="4" w:space="0" w:color="auto"/>
            </w:tcBorders>
            <w:noWrap/>
          </w:tcPr>
          <w:p w14:paraId="7B81F0A7" w14:textId="6CA29483" w:rsidR="004D339E" w:rsidRPr="009443F7" w:rsidRDefault="004D339E" w:rsidP="004D339E">
            <w:pPr>
              <w:spacing w:line="240" w:lineRule="auto"/>
              <w:rPr>
                <w:b/>
                <w:bCs/>
                <w:sz w:val="22"/>
                <w:szCs w:val="22"/>
              </w:rPr>
            </w:pPr>
            <w:r w:rsidRPr="009443F7">
              <w:rPr>
                <w:b/>
                <w:bCs/>
                <w:sz w:val="22"/>
                <w:szCs w:val="22"/>
              </w:rPr>
              <w:t>Two different ALK TKI</w:t>
            </w:r>
          </w:p>
        </w:tc>
        <w:tc>
          <w:tcPr>
            <w:tcW w:w="1329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497D6AF9" w14:textId="1555C83E" w:rsidR="004D339E" w:rsidRPr="009443F7" w:rsidRDefault="004D339E" w:rsidP="004D339E">
            <w:p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13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14:paraId="42FA3659" w14:textId="4E4BB577" w:rsidR="004D339E" w:rsidRPr="009443F7" w:rsidRDefault="004D339E" w:rsidP="004D339E">
            <w:p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14:paraId="1403BB98" w14:textId="77777777" w:rsidR="004D339E" w:rsidRPr="009443F7" w:rsidRDefault="004D339E" w:rsidP="004D339E">
            <w:p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</w:tcBorders>
            <w:noWrap/>
          </w:tcPr>
          <w:p w14:paraId="6E405FBA" w14:textId="77777777" w:rsidR="004D339E" w:rsidRPr="009443F7" w:rsidRDefault="004D339E" w:rsidP="004D339E">
            <w:pPr>
              <w:spacing w:line="240" w:lineRule="auto"/>
              <w:rPr>
                <w:sz w:val="22"/>
                <w:szCs w:val="22"/>
              </w:rPr>
            </w:pPr>
          </w:p>
        </w:tc>
      </w:tr>
      <w:tr w:rsidR="004D339E" w:rsidRPr="009443F7" w14:paraId="5E18255C" w14:textId="77777777" w:rsidTr="00F15582">
        <w:trPr>
          <w:trHeight w:val="315"/>
        </w:trPr>
        <w:tc>
          <w:tcPr>
            <w:tcW w:w="3720" w:type="dxa"/>
            <w:tcBorders>
              <w:top w:val="nil"/>
              <w:bottom w:val="nil"/>
              <w:right w:val="single" w:sz="4" w:space="0" w:color="auto"/>
            </w:tcBorders>
            <w:noWrap/>
            <w:hideMark/>
          </w:tcPr>
          <w:p w14:paraId="75349FA7" w14:textId="6C0C252E" w:rsidR="004D339E" w:rsidRPr="009443F7" w:rsidRDefault="004D339E" w:rsidP="004D339E">
            <w:pPr>
              <w:spacing w:line="240" w:lineRule="auto"/>
              <w:rPr>
                <w:sz w:val="22"/>
                <w:szCs w:val="22"/>
              </w:rPr>
            </w:pPr>
            <w:r w:rsidRPr="009443F7">
              <w:rPr>
                <w:sz w:val="22"/>
                <w:szCs w:val="22"/>
              </w:rPr>
              <w:t>CR+AL</w:t>
            </w:r>
          </w:p>
        </w:tc>
        <w:tc>
          <w:tcPr>
            <w:tcW w:w="1329" w:type="dxa"/>
            <w:tcBorders>
              <w:top w:val="nil"/>
              <w:bottom w:val="nil"/>
              <w:right w:val="single" w:sz="4" w:space="0" w:color="auto"/>
            </w:tcBorders>
          </w:tcPr>
          <w:p w14:paraId="51C8B471" w14:textId="203CAB78" w:rsidR="004D339E" w:rsidRPr="009443F7" w:rsidRDefault="004D339E" w:rsidP="004D339E">
            <w:pPr>
              <w:spacing w:line="240" w:lineRule="auto"/>
              <w:rPr>
                <w:sz w:val="22"/>
                <w:szCs w:val="22"/>
              </w:rPr>
            </w:pPr>
            <w:r w:rsidRPr="009443F7">
              <w:rPr>
                <w:sz w:val="22"/>
                <w:szCs w:val="22"/>
              </w:rPr>
              <w:t>6.01% (33)</w:t>
            </w:r>
          </w:p>
        </w:tc>
        <w:tc>
          <w:tcPr>
            <w:tcW w:w="13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14:paraId="7EDDBB1B" w14:textId="6B7DBD01" w:rsidR="004D339E" w:rsidRPr="009443F7" w:rsidRDefault="004D339E" w:rsidP="004D339E">
            <w:pPr>
              <w:spacing w:line="240" w:lineRule="auto"/>
              <w:rPr>
                <w:sz w:val="22"/>
                <w:szCs w:val="22"/>
              </w:rPr>
            </w:pPr>
            <w:r w:rsidRPr="009443F7">
              <w:rPr>
                <w:sz w:val="22"/>
                <w:szCs w:val="22"/>
              </w:rPr>
              <w:t>-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14:paraId="1B5FFB50" w14:textId="6CE5C0C1" w:rsidR="004D339E" w:rsidRPr="009443F7" w:rsidRDefault="004D339E" w:rsidP="004D339E">
            <w:pPr>
              <w:spacing w:line="240" w:lineRule="auto"/>
              <w:rPr>
                <w:sz w:val="22"/>
                <w:szCs w:val="22"/>
              </w:rPr>
            </w:pPr>
            <w:r w:rsidRPr="009443F7">
              <w:rPr>
                <w:sz w:val="22"/>
                <w:szCs w:val="22"/>
              </w:rPr>
              <w:t>-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</w:tcBorders>
            <w:noWrap/>
            <w:hideMark/>
          </w:tcPr>
          <w:p w14:paraId="4C38F352" w14:textId="4520A652" w:rsidR="004D339E" w:rsidRPr="009443F7" w:rsidRDefault="004D339E" w:rsidP="004D339E">
            <w:pPr>
              <w:spacing w:line="240" w:lineRule="auto"/>
              <w:rPr>
                <w:sz w:val="22"/>
                <w:szCs w:val="22"/>
              </w:rPr>
            </w:pPr>
            <w:r w:rsidRPr="009443F7">
              <w:rPr>
                <w:sz w:val="22"/>
                <w:szCs w:val="22"/>
              </w:rPr>
              <w:t>-</w:t>
            </w:r>
          </w:p>
        </w:tc>
      </w:tr>
      <w:tr w:rsidR="004D339E" w:rsidRPr="009443F7" w14:paraId="189D0DC1" w14:textId="77777777" w:rsidTr="004D339E">
        <w:trPr>
          <w:trHeight w:val="315"/>
        </w:trPr>
        <w:tc>
          <w:tcPr>
            <w:tcW w:w="3720" w:type="dxa"/>
            <w:tcBorders>
              <w:top w:val="nil"/>
              <w:bottom w:val="nil"/>
              <w:right w:val="single" w:sz="4" w:space="0" w:color="auto"/>
            </w:tcBorders>
            <w:noWrap/>
          </w:tcPr>
          <w:p w14:paraId="51658843" w14:textId="4D60C0A6" w:rsidR="004D339E" w:rsidRPr="009443F7" w:rsidRDefault="004D339E" w:rsidP="004D339E">
            <w:pPr>
              <w:spacing w:line="240" w:lineRule="auto"/>
              <w:rPr>
                <w:color w:val="000000"/>
                <w:sz w:val="22"/>
                <w:szCs w:val="22"/>
              </w:rPr>
            </w:pPr>
            <w:r w:rsidRPr="009443F7">
              <w:rPr>
                <w:sz w:val="22"/>
                <w:szCs w:val="22"/>
              </w:rPr>
              <w:t>1L chemo + CR+AL</w:t>
            </w:r>
          </w:p>
        </w:tc>
        <w:tc>
          <w:tcPr>
            <w:tcW w:w="1329" w:type="dxa"/>
            <w:tcBorders>
              <w:top w:val="nil"/>
              <w:bottom w:val="nil"/>
              <w:right w:val="single" w:sz="4" w:space="0" w:color="auto"/>
            </w:tcBorders>
          </w:tcPr>
          <w:p w14:paraId="105DB62D" w14:textId="528AE30C" w:rsidR="004D339E" w:rsidRPr="009443F7" w:rsidRDefault="004D339E" w:rsidP="004D339E">
            <w:pPr>
              <w:spacing w:line="240" w:lineRule="auto"/>
              <w:rPr>
                <w:sz w:val="22"/>
                <w:szCs w:val="22"/>
              </w:rPr>
            </w:pPr>
            <w:r w:rsidRPr="009443F7">
              <w:rPr>
                <w:sz w:val="22"/>
                <w:szCs w:val="22"/>
              </w:rPr>
              <w:t>1.64% (9)</w:t>
            </w:r>
          </w:p>
        </w:tc>
        <w:tc>
          <w:tcPr>
            <w:tcW w:w="13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14:paraId="3F294835" w14:textId="1BBF2E3E" w:rsidR="004D339E" w:rsidRPr="009443F7" w:rsidRDefault="004D339E" w:rsidP="004D339E">
            <w:pPr>
              <w:spacing w:line="240" w:lineRule="auto"/>
              <w:rPr>
                <w:sz w:val="22"/>
                <w:szCs w:val="22"/>
              </w:rPr>
            </w:pPr>
            <w:r w:rsidRPr="009443F7">
              <w:rPr>
                <w:sz w:val="22"/>
                <w:szCs w:val="22"/>
              </w:rPr>
              <w:t>2.69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14:paraId="2DC3F93D" w14:textId="6FA03AD9" w:rsidR="004D339E" w:rsidRPr="009443F7" w:rsidRDefault="004D339E" w:rsidP="004D339E">
            <w:pPr>
              <w:spacing w:line="240" w:lineRule="auto"/>
              <w:rPr>
                <w:sz w:val="22"/>
                <w:szCs w:val="22"/>
              </w:rPr>
            </w:pPr>
            <w:r w:rsidRPr="009443F7">
              <w:rPr>
                <w:sz w:val="22"/>
                <w:szCs w:val="22"/>
              </w:rPr>
              <w:t>1.22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</w:tcBorders>
            <w:noWrap/>
          </w:tcPr>
          <w:p w14:paraId="523D66C9" w14:textId="70FE9695" w:rsidR="004D339E" w:rsidRPr="009443F7" w:rsidRDefault="004D339E" w:rsidP="004D339E">
            <w:pPr>
              <w:spacing w:line="240" w:lineRule="auto"/>
              <w:rPr>
                <w:sz w:val="22"/>
                <w:szCs w:val="22"/>
              </w:rPr>
            </w:pPr>
            <w:r w:rsidRPr="009443F7">
              <w:rPr>
                <w:sz w:val="22"/>
                <w:szCs w:val="22"/>
              </w:rPr>
              <w:t>-</w:t>
            </w:r>
          </w:p>
        </w:tc>
      </w:tr>
      <w:tr w:rsidR="004D339E" w:rsidRPr="009443F7" w14:paraId="6732C4D7" w14:textId="77777777" w:rsidTr="004D339E">
        <w:trPr>
          <w:trHeight w:val="315"/>
        </w:trPr>
        <w:tc>
          <w:tcPr>
            <w:tcW w:w="3720" w:type="dxa"/>
            <w:tcBorders>
              <w:top w:val="nil"/>
              <w:bottom w:val="nil"/>
              <w:right w:val="single" w:sz="4" w:space="0" w:color="auto"/>
            </w:tcBorders>
            <w:noWrap/>
            <w:hideMark/>
          </w:tcPr>
          <w:p w14:paraId="5F5E1ED3" w14:textId="0380A7EE" w:rsidR="004D339E" w:rsidRPr="009443F7" w:rsidRDefault="004D339E" w:rsidP="004D339E">
            <w:pPr>
              <w:spacing w:line="240" w:lineRule="auto"/>
              <w:rPr>
                <w:sz w:val="22"/>
                <w:szCs w:val="22"/>
              </w:rPr>
            </w:pPr>
            <w:r w:rsidRPr="009443F7">
              <w:rPr>
                <w:sz w:val="22"/>
                <w:szCs w:val="22"/>
              </w:rPr>
              <w:t>CR+CE</w:t>
            </w:r>
          </w:p>
        </w:tc>
        <w:tc>
          <w:tcPr>
            <w:tcW w:w="1329" w:type="dxa"/>
            <w:tcBorders>
              <w:top w:val="nil"/>
              <w:bottom w:val="nil"/>
              <w:right w:val="single" w:sz="4" w:space="0" w:color="auto"/>
            </w:tcBorders>
          </w:tcPr>
          <w:p w14:paraId="2744DFB4" w14:textId="35353600" w:rsidR="004D339E" w:rsidRPr="009443F7" w:rsidRDefault="004D339E" w:rsidP="004D339E">
            <w:pPr>
              <w:spacing w:line="240" w:lineRule="auto"/>
              <w:rPr>
                <w:sz w:val="22"/>
                <w:szCs w:val="22"/>
              </w:rPr>
            </w:pPr>
            <w:r w:rsidRPr="009443F7">
              <w:rPr>
                <w:sz w:val="22"/>
                <w:szCs w:val="22"/>
              </w:rPr>
              <w:t>6.92% (38)</w:t>
            </w:r>
          </w:p>
        </w:tc>
        <w:tc>
          <w:tcPr>
            <w:tcW w:w="13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14:paraId="38D16DC7" w14:textId="762291EB" w:rsidR="004D339E" w:rsidRPr="009443F7" w:rsidRDefault="004D339E" w:rsidP="004D339E">
            <w:pPr>
              <w:spacing w:line="240" w:lineRule="auto"/>
              <w:rPr>
                <w:sz w:val="22"/>
                <w:szCs w:val="22"/>
              </w:rPr>
            </w:pPr>
            <w:r w:rsidRPr="009443F7">
              <w:rPr>
                <w:sz w:val="22"/>
                <w:szCs w:val="22"/>
              </w:rPr>
              <w:t>1.27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14:paraId="556D3F10" w14:textId="340F9F66" w:rsidR="004D339E" w:rsidRPr="009443F7" w:rsidRDefault="004D339E" w:rsidP="004D339E">
            <w:pPr>
              <w:spacing w:line="240" w:lineRule="auto"/>
              <w:rPr>
                <w:sz w:val="22"/>
                <w:szCs w:val="22"/>
              </w:rPr>
            </w:pPr>
            <w:r w:rsidRPr="009443F7">
              <w:rPr>
                <w:sz w:val="22"/>
                <w:szCs w:val="22"/>
              </w:rPr>
              <w:t>1.14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</w:tcBorders>
            <w:noWrap/>
            <w:hideMark/>
          </w:tcPr>
          <w:p w14:paraId="5B19257F" w14:textId="5662C9CB" w:rsidR="004D339E" w:rsidRPr="009443F7" w:rsidRDefault="004D339E" w:rsidP="004D339E">
            <w:pPr>
              <w:spacing w:line="240" w:lineRule="auto"/>
              <w:rPr>
                <w:sz w:val="22"/>
                <w:szCs w:val="22"/>
              </w:rPr>
            </w:pPr>
            <w:r w:rsidRPr="009443F7">
              <w:rPr>
                <w:sz w:val="22"/>
                <w:szCs w:val="22"/>
              </w:rPr>
              <w:t>1.94</w:t>
            </w:r>
          </w:p>
        </w:tc>
      </w:tr>
      <w:tr w:rsidR="004D339E" w:rsidRPr="009443F7" w14:paraId="57EAD769" w14:textId="77777777" w:rsidTr="004D339E">
        <w:trPr>
          <w:trHeight w:val="315"/>
        </w:trPr>
        <w:tc>
          <w:tcPr>
            <w:tcW w:w="3720" w:type="dxa"/>
            <w:tcBorders>
              <w:top w:val="nil"/>
              <w:bottom w:val="nil"/>
              <w:right w:val="single" w:sz="4" w:space="0" w:color="auto"/>
            </w:tcBorders>
            <w:noWrap/>
          </w:tcPr>
          <w:p w14:paraId="2E4212E6" w14:textId="006573C4" w:rsidR="004D339E" w:rsidRPr="009443F7" w:rsidRDefault="004D339E" w:rsidP="004D339E">
            <w:pPr>
              <w:spacing w:line="240" w:lineRule="auto"/>
              <w:rPr>
                <w:color w:val="000000"/>
                <w:sz w:val="22"/>
                <w:szCs w:val="22"/>
              </w:rPr>
            </w:pPr>
            <w:r w:rsidRPr="009443F7">
              <w:rPr>
                <w:sz w:val="22"/>
                <w:szCs w:val="22"/>
              </w:rPr>
              <w:t>1L chemo + CR+CE</w:t>
            </w:r>
          </w:p>
        </w:tc>
        <w:tc>
          <w:tcPr>
            <w:tcW w:w="1329" w:type="dxa"/>
            <w:tcBorders>
              <w:top w:val="nil"/>
              <w:bottom w:val="nil"/>
              <w:right w:val="single" w:sz="4" w:space="0" w:color="auto"/>
            </w:tcBorders>
          </w:tcPr>
          <w:p w14:paraId="707E6823" w14:textId="55657464" w:rsidR="004D339E" w:rsidRPr="009443F7" w:rsidRDefault="004D339E" w:rsidP="004D339E">
            <w:pPr>
              <w:spacing w:line="240" w:lineRule="auto"/>
              <w:rPr>
                <w:sz w:val="22"/>
                <w:szCs w:val="22"/>
              </w:rPr>
            </w:pPr>
            <w:r w:rsidRPr="009443F7">
              <w:rPr>
                <w:sz w:val="22"/>
                <w:szCs w:val="22"/>
              </w:rPr>
              <w:t>3.28% (18)</w:t>
            </w:r>
          </w:p>
        </w:tc>
        <w:tc>
          <w:tcPr>
            <w:tcW w:w="13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14:paraId="37DBBBED" w14:textId="1846D5A2" w:rsidR="004D339E" w:rsidRPr="009443F7" w:rsidRDefault="004D339E" w:rsidP="004D339E">
            <w:pPr>
              <w:spacing w:line="240" w:lineRule="auto"/>
              <w:rPr>
                <w:sz w:val="22"/>
                <w:szCs w:val="22"/>
              </w:rPr>
            </w:pPr>
            <w:r w:rsidRPr="009443F7">
              <w:rPr>
                <w:sz w:val="22"/>
                <w:szCs w:val="22"/>
              </w:rPr>
              <w:t>1.38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14:paraId="03C539AF" w14:textId="6315A648" w:rsidR="004D339E" w:rsidRPr="009443F7" w:rsidRDefault="004D339E" w:rsidP="004D339E">
            <w:pPr>
              <w:spacing w:line="240" w:lineRule="auto"/>
              <w:rPr>
                <w:sz w:val="22"/>
                <w:szCs w:val="22"/>
              </w:rPr>
            </w:pPr>
            <w:r w:rsidRPr="009443F7">
              <w:rPr>
                <w:sz w:val="22"/>
                <w:szCs w:val="22"/>
              </w:rPr>
              <w:t>0.76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</w:tcBorders>
            <w:noWrap/>
          </w:tcPr>
          <w:p w14:paraId="4042A619" w14:textId="5098F418" w:rsidR="004D339E" w:rsidRPr="009443F7" w:rsidRDefault="004D339E" w:rsidP="004D339E">
            <w:pPr>
              <w:spacing w:line="240" w:lineRule="auto"/>
              <w:rPr>
                <w:sz w:val="22"/>
                <w:szCs w:val="22"/>
              </w:rPr>
            </w:pPr>
            <w:r w:rsidRPr="009443F7">
              <w:rPr>
                <w:sz w:val="22"/>
                <w:szCs w:val="22"/>
              </w:rPr>
              <w:t>2.94</w:t>
            </w:r>
          </w:p>
        </w:tc>
      </w:tr>
      <w:tr w:rsidR="004D339E" w:rsidRPr="009443F7" w14:paraId="1955D6AE" w14:textId="77777777" w:rsidTr="004D339E">
        <w:trPr>
          <w:trHeight w:val="315"/>
        </w:trPr>
        <w:tc>
          <w:tcPr>
            <w:tcW w:w="3720" w:type="dxa"/>
            <w:tcBorders>
              <w:top w:val="nil"/>
              <w:bottom w:val="nil"/>
              <w:right w:val="single" w:sz="4" w:space="0" w:color="auto"/>
            </w:tcBorders>
            <w:noWrap/>
            <w:hideMark/>
          </w:tcPr>
          <w:p w14:paraId="21B648A5" w14:textId="66A1796D" w:rsidR="004D339E" w:rsidRPr="009443F7" w:rsidRDefault="004D339E" w:rsidP="004D339E">
            <w:pPr>
              <w:spacing w:line="240" w:lineRule="auto"/>
              <w:rPr>
                <w:sz w:val="22"/>
                <w:szCs w:val="22"/>
              </w:rPr>
            </w:pPr>
            <w:r w:rsidRPr="009443F7">
              <w:rPr>
                <w:sz w:val="22"/>
                <w:szCs w:val="22"/>
              </w:rPr>
              <w:t>AL+BR</w:t>
            </w:r>
          </w:p>
        </w:tc>
        <w:tc>
          <w:tcPr>
            <w:tcW w:w="1329" w:type="dxa"/>
            <w:tcBorders>
              <w:top w:val="nil"/>
              <w:bottom w:val="nil"/>
              <w:right w:val="single" w:sz="4" w:space="0" w:color="auto"/>
            </w:tcBorders>
          </w:tcPr>
          <w:p w14:paraId="632C0134" w14:textId="302F0ABA" w:rsidR="004D339E" w:rsidRPr="009443F7" w:rsidRDefault="004D339E" w:rsidP="004D339E">
            <w:pPr>
              <w:spacing w:line="240" w:lineRule="auto"/>
              <w:rPr>
                <w:sz w:val="22"/>
                <w:szCs w:val="22"/>
              </w:rPr>
            </w:pPr>
            <w:r w:rsidRPr="009443F7">
              <w:rPr>
                <w:sz w:val="22"/>
                <w:szCs w:val="22"/>
              </w:rPr>
              <w:t>1.46% (8)</w:t>
            </w:r>
          </w:p>
        </w:tc>
        <w:tc>
          <w:tcPr>
            <w:tcW w:w="13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14:paraId="690DA1EE" w14:textId="3C6E0113" w:rsidR="004D339E" w:rsidRPr="009443F7" w:rsidRDefault="004D339E" w:rsidP="004D339E">
            <w:pPr>
              <w:spacing w:line="240" w:lineRule="auto"/>
              <w:rPr>
                <w:sz w:val="22"/>
                <w:szCs w:val="22"/>
              </w:rPr>
            </w:pPr>
            <w:r w:rsidRPr="009443F7">
              <w:rPr>
                <w:sz w:val="22"/>
                <w:szCs w:val="22"/>
              </w:rPr>
              <w:t>-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14:paraId="4B0A05F2" w14:textId="2BBEF342" w:rsidR="004D339E" w:rsidRPr="009443F7" w:rsidRDefault="004D339E" w:rsidP="004D339E">
            <w:pPr>
              <w:spacing w:line="240" w:lineRule="auto"/>
              <w:rPr>
                <w:sz w:val="22"/>
                <w:szCs w:val="22"/>
              </w:rPr>
            </w:pPr>
            <w:r w:rsidRPr="009443F7">
              <w:rPr>
                <w:sz w:val="22"/>
                <w:szCs w:val="22"/>
              </w:rPr>
              <w:t>-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</w:tcBorders>
            <w:noWrap/>
            <w:hideMark/>
          </w:tcPr>
          <w:p w14:paraId="5A92F0A0" w14:textId="57870736" w:rsidR="004D339E" w:rsidRPr="009443F7" w:rsidRDefault="004D339E" w:rsidP="004D339E">
            <w:pPr>
              <w:spacing w:line="240" w:lineRule="auto"/>
              <w:rPr>
                <w:sz w:val="22"/>
                <w:szCs w:val="22"/>
              </w:rPr>
            </w:pPr>
            <w:r w:rsidRPr="009443F7">
              <w:rPr>
                <w:sz w:val="22"/>
                <w:szCs w:val="22"/>
              </w:rPr>
              <w:t>-</w:t>
            </w:r>
          </w:p>
        </w:tc>
      </w:tr>
      <w:tr w:rsidR="004D339E" w:rsidRPr="009443F7" w14:paraId="1F16F47E" w14:textId="77777777" w:rsidTr="004D339E">
        <w:trPr>
          <w:trHeight w:val="315"/>
        </w:trPr>
        <w:tc>
          <w:tcPr>
            <w:tcW w:w="3720" w:type="dxa"/>
            <w:tcBorders>
              <w:top w:val="nil"/>
              <w:bottom w:val="nil"/>
              <w:right w:val="single" w:sz="4" w:space="0" w:color="auto"/>
            </w:tcBorders>
            <w:noWrap/>
            <w:hideMark/>
          </w:tcPr>
          <w:p w14:paraId="0D198271" w14:textId="20D48084" w:rsidR="004D339E" w:rsidRPr="009443F7" w:rsidRDefault="004D339E" w:rsidP="004D339E">
            <w:pPr>
              <w:spacing w:line="240" w:lineRule="auto"/>
              <w:rPr>
                <w:sz w:val="22"/>
                <w:szCs w:val="22"/>
              </w:rPr>
            </w:pPr>
            <w:r w:rsidRPr="009443F7">
              <w:rPr>
                <w:sz w:val="22"/>
                <w:szCs w:val="22"/>
              </w:rPr>
              <w:t>AL + LO</w:t>
            </w:r>
          </w:p>
        </w:tc>
        <w:tc>
          <w:tcPr>
            <w:tcW w:w="1329" w:type="dxa"/>
            <w:tcBorders>
              <w:top w:val="nil"/>
              <w:bottom w:val="nil"/>
              <w:right w:val="single" w:sz="4" w:space="0" w:color="auto"/>
            </w:tcBorders>
          </w:tcPr>
          <w:p w14:paraId="1E71F044" w14:textId="17BB58B7" w:rsidR="004D339E" w:rsidRPr="009443F7" w:rsidRDefault="004D339E" w:rsidP="004D339E">
            <w:pPr>
              <w:spacing w:line="240" w:lineRule="auto"/>
              <w:rPr>
                <w:sz w:val="22"/>
                <w:szCs w:val="22"/>
              </w:rPr>
            </w:pPr>
            <w:r w:rsidRPr="009443F7">
              <w:rPr>
                <w:sz w:val="22"/>
                <w:szCs w:val="22"/>
              </w:rPr>
              <w:t>1.09% (6)</w:t>
            </w:r>
          </w:p>
        </w:tc>
        <w:tc>
          <w:tcPr>
            <w:tcW w:w="13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14:paraId="26ADE97E" w14:textId="2A3716C9" w:rsidR="004D339E" w:rsidRPr="009443F7" w:rsidRDefault="004D339E" w:rsidP="004D339E">
            <w:pPr>
              <w:spacing w:line="240" w:lineRule="auto"/>
              <w:rPr>
                <w:sz w:val="22"/>
                <w:szCs w:val="22"/>
              </w:rPr>
            </w:pPr>
            <w:r w:rsidRPr="009443F7">
              <w:rPr>
                <w:sz w:val="22"/>
                <w:szCs w:val="22"/>
              </w:rPr>
              <w:t>-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14:paraId="78E34257" w14:textId="3560A23F" w:rsidR="004D339E" w:rsidRPr="009443F7" w:rsidRDefault="004D339E" w:rsidP="004D339E">
            <w:pPr>
              <w:spacing w:line="240" w:lineRule="auto"/>
              <w:rPr>
                <w:sz w:val="22"/>
                <w:szCs w:val="22"/>
              </w:rPr>
            </w:pPr>
            <w:r w:rsidRPr="009443F7">
              <w:rPr>
                <w:sz w:val="22"/>
                <w:szCs w:val="22"/>
              </w:rPr>
              <w:t>-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</w:tcBorders>
            <w:noWrap/>
            <w:hideMark/>
          </w:tcPr>
          <w:p w14:paraId="4174ECF4" w14:textId="573D2001" w:rsidR="004D339E" w:rsidRPr="009443F7" w:rsidRDefault="004D339E" w:rsidP="004D339E">
            <w:pPr>
              <w:spacing w:line="240" w:lineRule="auto"/>
              <w:rPr>
                <w:sz w:val="22"/>
                <w:szCs w:val="22"/>
              </w:rPr>
            </w:pPr>
            <w:r w:rsidRPr="009443F7">
              <w:rPr>
                <w:sz w:val="22"/>
                <w:szCs w:val="22"/>
              </w:rPr>
              <w:t>-</w:t>
            </w:r>
          </w:p>
        </w:tc>
      </w:tr>
      <w:tr w:rsidR="004D339E" w:rsidRPr="009443F7" w14:paraId="74F16757" w14:textId="77777777" w:rsidTr="004D339E">
        <w:trPr>
          <w:trHeight w:val="315"/>
        </w:trPr>
        <w:tc>
          <w:tcPr>
            <w:tcW w:w="3720" w:type="dxa"/>
            <w:tcBorders>
              <w:top w:val="nil"/>
              <w:bottom w:val="nil"/>
              <w:right w:val="single" w:sz="4" w:space="0" w:color="auto"/>
            </w:tcBorders>
            <w:noWrap/>
            <w:hideMark/>
          </w:tcPr>
          <w:p w14:paraId="11C9BD7C" w14:textId="741F5EA0" w:rsidR="004D339E" w:rsidRPr="009443F7" w:rsidRDefault="004D339E" w:rsidP="004D339E">
            <w:pPr>
              <w:spacing w:line="240" w:lineRule="auto"/>
              <w:rPr>
                <w:sz w:val="22"/>
                <w:szCs w:val="22"/>
              </w:rPr>
            </w:pPr>
            <w:r w:rsidRPr="009443F7">
              <w:rPr>
                <w:sz w:val="22"/>
                <w:szCs w:val="22"/>
              </w:rPr>
              <w:t>1L chemo + AL + LO</w:t>
            </w:r>
          </w:p>
        </w:tc>
        <w:tc>
          <w:tcPr>
            <w:tcW w:w="1329" w:type="dxa"/>
            <w:tcBorders>
              <w:top w:val="nil"/>
              <w:bottom w:val="nil"/>
              <w:right w:val="single" w:sz="4" w:space="0" w:color="auto"/>
            </w:tcBorders>
          </w:tcPr>
          <w:p w14:paraId="727F653A" w14:textId="0947217A" w:rsidR="004D339E" w:rsidRPr="009443F7" w:rsidRDefault="004D339E" w:rsidP="004D339E">
            <w:pPr>
              <w:spacing w:line="240" w:lineRule="auto"/>
              <w:rPr>
                <w:sz w:val="22"/>
                <w:szCs w:val="22"/>
              </w:rPr>
            </w:pPr>
            <w:r w:rsidRPr="009443F7">
              <w:rPr>
                <w:sz w:val="22"/>
                <w:szCs w:val="22"/>
              </w:rPr>
              <w:t>1.28% (7)</w:t>
            </w:r>
          </w:p>
        </w:tc>
        <w:tc>
          <w:tcPr>
            <w:tcW w:w="13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14:paraId="0376F63F" w14:textId="141B32FA" w:rsidR="004D339E" w:rsidRPr="009443F7" w:rsidRDefault="004D339E" w:rsidP="004D339E">
            <w:pPr>
              <w:spacing w:line="240" w:lineRule="auto"/>
              <w:rPr>
                <w:sz w:val="22"/>
                <w:szCs w:val="22"/>
              </w:rPr>
            </w:pPr>
            <w:r w:rsidRPr="009443F7">
              <w:rPr>
                <w:sz w:val="22"/>
                <w:szCs w:val="22"/>
              </w:rPr>
              <w:t>-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14:paraId="05D18B35" w14:textId="7C968675" w:rsidR="004D339E" w:rsidRPr="009443F7" w:rsidRDefault="004D339E" w:rsidP="004D339E">
            <w:pPr>
              <w:spacing w:line="240" w:lineRule="auto"/>
              <w:rPr>
                <w:sz w:val="22"/>
                <w:szCs w:val="22"/>
              </w:rPr>
            </w:pPr>
            <w:r w:rsidRPr="009443F7">
              <w:rPr>
                <w:sz w:val="22"/>
                <w:szCs w:val="22"/>
              </w:rPr>
              <w:t>-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</w:tcBorders>
            <w:noWrap/>
            <w:hideMark/>
          </w:tcPr>
          <w:p w14:paraId="52D62C32" w14:textId="35B1204E" w:rsidR="004D339E" w:rsidRPr="009443F7" w:rsidRDefault="004D339E" w:rsidP="004D339E">
            <w:pPr>
              <w:spacing w:line="240" w:lineRule="auto"/>
              <w:rPr>
                <w:sz w:val="22"/>
                <w:szCs w:val="22"/>
              </w:rPr>
            </w:pPr>
            <w:r w:rsidRPr="009443F7">
              <w:rPr>
                <w:sz w:val="22"/>
                <w:szCs w:val="22"/>
              </w:rPr>
              <w:t>-</w:t>
            </w:r>
          </w:p>
        </w:tc>
      </w:tr>
      <w:tr w:rsidR="004D339E" w:rsidRPr="009443F7" w14:paraId="604B5EBD" w14:textId="77777777" w:rsidTr="004D339E">
        <w:trPr>
          <w:trHeight w:val="315"/>
        </w:trPr>
        <w:tc>
          <w:tcPr>
            <w:tcW w:w="3720" w:type="dxa"/>
            <w:tcBorders>
              <w:top w:val="nil"/>
              <w:bottom w:val="nil"/>
              <w:right w:val="single" w:sz="4" w:space="0" w:color="auto"/>
            </w:tcBorders>
            <w:noWrap/>
          </w:tcPr>
          <w:p w14:paraId="28EDD660" w14:textId="5C779A20" w:rsidR="004D339E" w:rsidRPr="009443F7" w:rsidRDefault="004D339E" w:rsidP="004D339E">
            <w:pPr>
              <w:spacing w:line="240" w:lineRule="auto"/>
              <w:rPr>
                <w:b/>
                <w:bCs/>
                <w:sz w:val="22"/>
                <w:szCs w:val="22"/>
              </w:rPr>
            </w:pPr>
            <w:r w:rsidRPr="009443F7">
              <w:rPr>
                <w:b/>
                <w:bCs/>
                <w:sz w:val="22"/>
                <w:szCs w:val="22"/>
              </w:rPr>
              <w:t>Three different ALK TKI</w:t>
            </w:r>
          </w:p>
        </w:tc>
        <w:tc>
          <w:tcPr>
            <w:tcW w:w="1329" w:type="dxa"/>
            <w:tcBorders>
              <w:top w:val="nil"/>
              <w:bottom w:val="nil"/>
              <w:right w:val="single" w:sz="4" w:space="0" w:color="auto"/>
            </w:tcBorders>
          </w:tcPr>
          <w:p w14:paraId="77E753D5" w14:textId="692249FB" w:rsidR="004D339E" w:rsidRPr="009443F7" w:rsidRDefault="004D339E" w:rsidP="004D339E">
            <w:p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13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14:paraId="4745D94C" w14:textId="1C5B5C0E" w:rsidR="004D339E" w:rsidRPr="009443F7" w:rsidRDefault="004D339E" w:rsidP="004D339E">
            <w:p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14:paraId="5DAE09D5" w14:textId="77777777" w:rsidR="004D339E" w:rsidRPr="009443F7" w:rsidRDefault="004D339E" w:rsidP="004D339E">
            <w:p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</w:tcBorders>
            <w:noWrap/>
          </w:tcPr>
          <w:p w14:paraId="78BC0652" w14:textId="77777777" w:rsidR="004D339E" w:rsidRPr="009443F7" w:rsidRDefault="004D339E" w:rsidP="004D339E">
            <w:pPr>
              <w:spacing w:line="240" w:lineRule="auto"/>
              <w:rPr>
                <w:sz w:val="22"/>
                <w:szCs w:val="22"/>
              </w:rPr>
            </w:pPr>
          </w:p>
        </w:tc>
      </w:tr>
      <w:tr w:rsidR="004D339E" w:rsidRPr="009443F7" w14:paraId="219B2192" w14:textId="77777777" w:rsidTr="004D339E">
        <w:trPr>
          <w:trHeight w:val="315"/>
        </w:trPr>
        <w:tc>
          <w:tcPr>
            <w:tcW w:w="3720" w:type="dxa"/>
            <w:tcBorders>
              <w:top w:val="nil"/>
              <w:bottom w:val="nil"/>
              <w:right w:val="single" w:sz="4" w:space="0" w:color="auto"/>
            </w:tcBorders>
            <w:noWrap/>
            <w:hideMark/>
          </w:tcPr>
          <w:p w14:paraId="6C166D50" w14:textId="19483125" w:rsidR="004D339E" w:rsidRPr="009443F7" w:rsidRDefault="004D339E" w:rsidP="004D339E">
            <w:pPr>
              <w:spacing w:line="240" w:lineRule="auto"/>
              <w:rPr>
                <w:sz w:val="22"/>
                <w:szCs w:val="22"/>
              </w:rPr>
            </w:pPr>
            <w:r w:rsidRPr="009443F7">
              <w:rPr>
                <w:sz w:val="22"/>
                <w:szCs w:val="22"/>
              </w:rPr>
              <w:t>CR+AL+LO</w:t>
            </w:r>
          </w:p>
        </w:tc>
        <w:tc>
          <w:tcPr>
            <w:tcW w:w="1329" w:type="dxa"/>
            <w:tcBorders>
              <w:top w:val="nil"/>
              <w:bottom w:val="nil"/>
              <w:right w:val="single" w:sz="4" w:space="0" w:color="auto"/>
            </w:tcBorders>
          </w:tcPr>
          <w:p w14:paraId="7EB0D649" w14:textId="08DBF341" w:rsidR="004D339E" w:rsidRPr="009443F7" w:rsidRDefault="004D339E" w:rsidP="004D339E">
            <w:pPr>
              <w:spacing w:line="240" w:lineRule="auto"/>
              <w:rPr>
                <w:sz w:val="22"/>
                <w:szCs w:val="22"/>
              </w:rPr>
            </w:pPr>
            <w:r w:rsidRPr="009443F7">
              <w:rPr>
                <w:sz w:val="22"/>
                <w:szCs w:val="22"/>
              </w:rPr>
              <w:t>1.28% (7)</w:t>
            </w:r>
          </w:p>
        </w:tc>
        <w:tc>
          <w:tcPr>
            <w:tcW w:w="13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14:paraId="336C87E1" w14:textId="00880EEA" w:rsidR="004D339E" w:rsidRPr="009443F7" w:rsidRDefault="004D339E" w:rsidP="004D339E">
            <w:pPr>
              <w:spacing w:line="240" w:lineRule="auto"/>
              <w:rPr>
                <w:sz w:val="22"/>
                <w:szCs w:val="22"/>
              </w:rPr>
            </w:pPr>
            <w:r w:rsidRPr="009443F7">
              <w:rPr>
                <w:sz w:val="22"/>
                <w:szCs w:val="22"/>
              </w:rPr>
              <w:t>5.41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14:paraId="65A59947" w14:textId="2E494024" w:rsidR="004D339E" w:rsidRPr="009443F7" w:rsidRDefault="004D339E" w:rsidP="004D339E">
            <w:pPr>
              <w:spacing w:line="240" w:lineRule="auto"/>
              <w:rPr>
                <w:sz w:val="22"/>
                <w:szCs w:val="22"/>
              </w:rPr>
            </w:pPr>
            <w:r w:rsidRPr="009443F7">
              <w:rPr>
                <w:sz w:val="22"/>
                <w:szCs w:val="22"/>
              </w:rPr>
              <w:t>-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</w:tcBorders>
            <w:noWrap/>
            <w:hideMark/>
          </w:tcPr>
          <w:p w14:paraId="1CF63121" w14:textId="4B2E618B" w:rsidR="004D339E" w:rsidRPr="009443F7" w:rsidRDefault="004D339E" w:rsidP="004D339E">
            <w:pPr>
              <w:spacing w:line="240" w:lineRule="auto"/>
              <w:rPr>
                <w:sz w:val="22"/>
                <w:szCs w:val="22"/>
              </w:rPr>
            </w:pPr>
            <w:r w:rsidRPr="009443F7">
              <w:rPr>
                <w:sz w:val="22"/>
                <w:szCs w:val="22"/>
              </w:rPr>
              <w:t>-</w:t>
            </w:r>
          </w:p>
        </w:tc>
      </w:tr>
      <w:tr w:rsidR="004D339E" w:rsidRPr="009443F7" w14:paraId="18888407" w14:textId="77777777" w:rsidTr="004D339E">
        <w:trPr>
          <w:trHeight w:val="315"/>
        </w:trPr>
        <w:tc>
          <w:tcPr>
            <w:tcW w:w="3720" w:type="dxa"/>
            <w:tcBorders>
              <w:top w:val="nil"/>
              <w:bottom w:val="nil"/>
              <w:right w:val="single" w:sz="4" w:space="0" w:color="auto"/>
            </w:tcBorders>
            <w:noWrap/>
            <w:hideMark/>
          </w:tcPr>
          <w:p w14:paraId="5763AB4A" w14:textId="5DCB666B" w:rsidR="004D339E" w:rsidRPr="009443F7" w:rsidRDefault="004D339E" w:rsidP="004D339E">
            <w:pPr>
              <w:spacing w:line="240" w:lineRule="auto"/>
              <w:rPr>
                <w:sz w:val="22"/>
                <w:szCs w:val="22"/>
              </w:rPr>
            </w:pPr>
            <w:r w:rsidRPr="009443F7">
              <w:rPr>
                <w:sz w:val="22"/>
                <w:szCs w:val="22"/>
              </w:rPr>
              <w:t>CR+CE+AL</w:t>
            </w:r>
          </w:p>
        </w:tc>
        <w:tc>
          <w:tcPr>
            <w:tcW w:w="1329" w:type="dxa"/>
            <w:tcBorders>
              <w:top w:val="nil"/>
              <w:bottom w:val="nil"/>
              <w:right w:val="single" w:sz="4" w:space="0" w:color="auto"/>
            </w:tcBorders>
          </w:tcPr>
          <w:p w14:paraId="2F1A85E5" w14:textId="790FC559" w:rsidR="004D339E" w:rsidRPr="009443F7" w:rsidRDefault="004D339E" w:rsidP="004D339E">
            <w:pPr>
              <w:spacing w:line="240" w:lineRule="auto"/>
              <w:rPr>
                <w:sz w:val="22"/>
                <w:szCs w:val="22"/>
              </w:rPr>
            </w:pPr>
            <w:r w:rsidRPr="009443F7">
              <w:rPr>
                <w:sz w:val="22"/>
                <w:szCs w:val="22"/>
              </w:rPr>
              <w:t>2.00% (11)</w:t>
            </w:r>
          </w:p>
        </w:tc>
        <w:tc>
          <w:tcPr>
            <w:tcW w:w="13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14:paraId="25AF1A24" w14:textId="61199FF6" w:rsidR="004D339E" w:rsidRPr="009443F7" w:rsidRDefault="004D339E" w:rsidP="004D339E">
            <w:pPr>
              <w:spacing w:line="240" w:lineRule="auto"/>
              <w:rPr>
                <w:sz w:val="22"/>
                <w:szCs w:val="22"/>
              </w:rPr>
            </w:pPr>
            <w:r w:rsidRPr="009443F7">
              <w:rPr>
                <w:sz w:val="22"/>
                <w:szCs w:val="22"/>
              </w:rPr>
              <w:t>2.78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14:paraId="498A8BE7" w14:textId="34137EB5" w:rsidR="004D339E" w:rsidRPr="009443F7" w:rsidRDefault="004D339E" w:rsidP="004D339E">
            <w:pPr>
              <w:spacing w:line="240" w:lineRule="auto"/>
              <w:rPr>
                <w:sz w:val="22"/>
                <w:szCs w:val="22"/>
              </w:rPr>
            </w:pPr>
            <w:r w:rsidRPr="009443F7">
              <w:rPr>
                <w:sz w:val="22"/>
                <w:szCs w:val="22"/>
              </w:rPr>
              <w:t>2.07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</w:tcBorders>
            <w:noWrap/>
            <w:hideMark/>
          </w:tcPr>
          <w:p w14:paraId="6325F8EE" w14:textId="6AF0B0E8" w:rsidR="004D339E" w:rsidRPr="009443F7" w:rsidRDefault="004D339E" w:rsidP="004D339E">
            <w:pPr>
              <w:spacing w:line="240" w:lineRule="auto"/>
              <w:rPr>
                <w:sz w:val="22"/>
                <w:szCs w:val="22"/>
              </w:rPr>
            </w:pPr>
            <w:r w:rsidRPr="009443F7">
              <w:rPr>
                <w:sz w:val="22"/>
                <w:szCs w:val="22"/>
              </w:rPr>
              <w:t>-</w:t>
            </w:r>
          </w:p>
        </w:tc>
      </w:tr>
      <w:tr w:rsidR="004D339E" w:rsidRPr="009443F7" w14:paraId="5E8924DD" w14:textId="77777777" w:rsidTr="004D339E">
        <w:trPr>
          <w:trHeight w:val="315"/>
        </w:trPr>
        <w:tc>
          <w:tcPr>
            <w:tcW w:w="3720" w:type="dxa"/>
            <w:tcBorders>
              <w:top w:val="nil"/>
              <w:right w:val="single" w:sz="4" w:space="0" w:color="auto"/>
            </w:tcBorders>
            <w:noWrap/>
            <w:hideMark/>
          </w:tcPr>
          <w:p w14:paraId="483DB345" w14:textId="27898F60" w:rsidR="004D339E" w:rsidRPr="009443F7" w:rsidRDefault="004D339E" w:rsidP="004D339E">
            <w:pPr>
              <w:spacing w:line="240" w:lineRule="auto"/>
              <w:rPr>
                <w:sz w:val="22"/>
                <w:szCs w:val="22"/>
              </w:rPr>
            </w:pPr>
            <w:r w:rsidRPr="009443F7">
              <w:rPr>
                <w:sz w:val="22"/>
                <w:szCs w:val="22"/>
              </w:rPr>
              <w:t>1L chemo + CR+CE+AL</w:t>
            </w:r>
          </w:p>
        </w:tc>
        <w:tc>
          <w:tcPr>
            <w:tcW w:w="1329" w:type="dxa"/>
            <w:tcBorders>
              <w:top w:val="nil"/>
              <w:right w:val="single" w:sz="4" w:space="0" w:color="auto"/>
            </w:tcBorders>
          </w:tcPr>
          <w:p w14:paraId="474B286E" w14:textId="08ED48A9" w:rsidR="004D339E" w:rsidRPr="009443F7" w:rsidRDefault="004D339E" w:rsidP="004D339E">
            <w:pPr>
              <w:spacing w:line="240" w:lineRule="auto"/>
              <w:rPr>
                <w:sz w:val="22"/>
                <w:szCs w:val="22"/>
              </w:rPr>
            </w:pPr>
            <w:r w:rsidRPr="009443F7">
              <w:rPr>
                <w:sz w:val="22"/>
                <w:szCs w:val="22"/>
              </w:rPr>
              <w:t>1.09% (6)</w:t>
            </w:r>
          </w:p>
        </w:tc>
        <w:tc>
          <w:tcPr>
            <w:tcW w:w="1329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hideMark/>
          </w:tcPr>
          <w:p w14:paraId="021336C9" w14:textId="278F80C1" w:rsidR="004D339E" w:rsidRPr="009443F7" w:rsidRDefault="004D339E" w:rsidP="004D339E">
            <w:pPr>
              <w:spacing w:line="240" w:lineRule="auto"/>
              <w:rPr>
                <w:sz w:val="22"/>
                <w:szCs w:val="22"/>
              </w:rPr>
            </w:pPr>
            <w:r w:rsidRPr="009443F7">
              <w:rPr>
                <w:sz w:val="22"/>
                <w:szCs w:val="22"/>
              </w:rPr>
              <w:t>4.06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hideMark/>
          </w:tcPr>
          <w:p w14:paraId="362972E5" w14:textId="23FD12F4" w:rsidR="004D339E" w:rsidRPr="009443F7" w:rsidRDefault="004D339E" w:rsidP="004D339E">
            <w:pPr>
              <w:spacing w:line="240" w:lineRule="auto"/>
              <w:rPr>
                <w:sz w:val="22"/>
                <w:szCs w:val="22"/>
              </w:rPr>
            </w:pPr>
            <w:r w:rsidRPr="009443F7">
              <w:rPr>
                <w:sz w:val="22"/>
                <w:szCs w:val="22"/>
              </w:rPr>
              <w:t>2.41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</w:tcBorders>
            <w:noWrap/>
            <w:hideMark/>
          </w:tcPr>
          <w:p w14:paraId="6F2985AB" w14:textId="3ECCEE90" w:rsidR="004D339E" w:rsidRPr="009443F7" w:rsidRDefault="004D339E" w:rsidP="004D339E">
            <w:pPr>
              <w:spacing w:line="240" w:lineRule="auto"/>
              <w:rPr>
                <w:sz w:val="22"/>
                <w:szCs w:val="22"/>
              </w:rPr>
            </w:pPr>
            <w:r w:rsidRPr="009443F7">
              <w:rPr>
                <w:sz w:val="22"/>
                <w:szCs w:val="22"/>
              </w:rPr>
              <w:t>-</w:t>
            </w:r>
          </w:p>
        </w:tc>
      </w:tr>
      <w:tr w:rsidR="004D339E" w:rsidRPr="009443F7" w14:paraId="17D44FCC" w14:textId="77777777" w:rsidTr="00DF24D7">
        <w:trPr>
          <w:trHeight w:val="300"/>
        </w:trPr>
        <w:tc>
          <w:tcPr>
            <w:tcW w:w="9016" w:type="dxa"/>
            <w:gridSpan w:val="5"/>
            <w:tcBorders>
              <w:left w:val="nil"/>
              <w:bottom w:val="nil"/>
              <w:right w:val="nil"/>
            </w:tcBorders>
          </w:tcPr>
          <w:p w14:paraId="534B72A4" w14:textId="295AE645" w:rsidR="004D339E" w:rsidRPr="009443F7" w:rsidRDefault="004D339E" w:rsidP="004D339E">
            <w:pPr>
              <w:rPr>
                <w:sz w:val="22"/>
                <w:szCs w:val="22"/>
              </w:rPr>
            </w:pPr>
            <w:r w:rsidRPr="009443F7">
              <w:rPr>
                <w:sz w:val="22"/>
                <w:szCs w:val="22"/>
              </w:rPr>
              <w:t>Note: "-" means that the estimate could not be obtained.</w:t>
            </w:r>
          </w:p>
          <w:p w14:paraId="68FEF6E0" w14:textId="716EA2D3" w:rsidR="004D339E" w:rsidRPr="009443F7" w:rsidRDefault="004D339E" w:rsidP="004D339E">
            <w:pPr>
              <w:rPr>
                <w:sz w:val="22"/>
                <w:szCs w:val="22"/>
              </w:rPr>
            </w:pPr>
            <w:r w:rsidRPr="009443F7">
              <w:rPr>
                <w:sz w:val="22"/>
                <w:szCs w:val="22"/>
              </w:rPr>
              <w:t xml:space="preserve">*Sequences with fewer than 5 patients are not shown: CE, CR+BR, 1L chemo + CR+BR, 1L chemo + AL+BR*, AL + CE, 1L chemo + AL + CE, CE+AL, 1L chemo + CE+AL, CE+BR, 1L chemo + CE+BR, CE + LO, 1L chemo + CE + LO, CR+AL+CE, 1L chemo + CR+AL+CE, 1L chemo + CR+AL+LO, CR+AL+BR, 1L chemo + CR+AL+BR, CR+CE+LO, 1L chemo + CR+CE+LO, CR+CE+BR, 1L chemo + CR+CE+BR, </w:t>
            </w:r>
            <w:r w:rsidRPr="009443F7">
              <w:rPr>
                <w:sz w:val="22"/>
                <w:szCs w:val="22"/>
              </w:rPr>
              <w:lastRenderedPageBreak/>
              <w:t>CR+BR+AL, 1L chemo + CR+BR+AL, CR+BR+LO, 1L chemo + CR+BR+LO, AL+BR+LO, 1L chemo + AL+BR+LO, AL+LO+BR, 1L chemo + AL+LO+BR, AL+LO+CE, 1L chemo + AL+LO+CE, CE+AL+LO, 1L chemo + CE+AL+LO, CE+AL+BR, 1L chemo + CE+AL+BR</w:t>
            </w:r>
          </w:p>
        </w:tc>
      </w:tr>
    </w:tbl>
    <w:p w14:paraId="2D9EDE05" w14:textId="6D897C67" w:rsidR="00AC567D" w:rsidRDefault="00AC567D" w:rsidP="00FC6A4A">
      <w:pPr>
        <w:rPr>
          <w:b/>
          <w:bCs/>
          <w:i/>
          <w:iCs/>
        </w:rPr>
      </w:pPr>
    </w:p>
    <w:p w14:paraId="4B5F4319" w14:textId="28215DCF" w:rsidR="004E2755" w:rsidRDefault="004E2755">
      <w:pPr>
        <w:spacing w:after="160" w:line="259" w:lineRule="auto"/>
      </w:pPr>
      <w:r>
        <w:br w:type="page"/>
      </w:r>
    </w:p>
    <w:p w14:paraId="6D1E2CAB" w14:textId="61B44C89" w:rsidR="00E25ED0" w:rsidRDefault="00E25ED0" w:rsidP="005C2DC5">
      <w:pPr>
        <w:pStyle w:val="Caption"/>
      </w:pPr>
      <w:r>
        <w:rPr>
          <w:noProof/>
          <w:lang w:val="en-IN" w:eastAsia="en-IN"/>
        </w:rPr>
        <w:lastRenderedPageBreak/>
        <w:drawing>
          <wp:inline distT="0" distB="0" distL="0" distR="0" wp14:anchorId="5CE90DA4" wp14:editId="73BFF2E5">
            <wp:extent cx="5731510" cy="4524375"/>
            <wp:effectExtent l="0" t="0" r="2540" b="9525"/>
            <wp:docPr id="1" name="Picture 1" descr="Graphical user interface, timelin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Graphical user interface, timeline&#10;&#10;Description automatically generated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4524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7663DE" w14:textId="5D0AF5A1" w:rsidR="00AF033B" w:rsidRDefault="005C2DC5" w:rsidP="001C1205">
      <w:pPr>
        <w:pStyle w:val="Figurecaption"/>
        <w:rPr>
          <w:b/>
          <w:bCs/>
          <w:i/>
          <w:iCs/>
        </w:rPr>
      </w:pPr>
      <w:r>
        <w:t>Figure</w:t>
      </w:r>
      <w:r w:rsidR="004E14A6">
        <w:t xml:space="preserve"> S1</w:t>
      </w:r>
      <w:r>
        <w:t>. KM survival curves per sequence stratified by 1L chemotherapy</w:t>
      </w:r>
    </w:p>
    <w:p w14:paraId="5A44BCF5" w14:textId="77777777" w:rsidR="00FC6A4A" w:rsidRPr="009D6951" w:rsidRDefault="00FC6A4A" w:rsidP="009B5C33">
      <w:pPr>
        <w:rPr>
          <w:i/>
          <w:iCs/>
        </w:rPr>
      </w:pPr>
    </w:p>
    <w:p w14:paraId="7AA5012B" w14:textId="77777777" w:rsidR="001B2275" w:rsidRDefault="001B2275" w:rsidP="009B5C33">
      <w:pPr>
        <w:rPr>
          <w:i/>
          <w:iCs/>
        </w:rPr>
        <w:sectPr w:rsidR="001B2275" w:rsidSect="004E2755">
          <w:headerReference w:type="default" r:id="rId12"/>
          <w:pgSz w:w="11906" w:h="16838"/>
          <w:pgMar w:top="1418" w:right="1701" w:bottom="1418" w:left="1701" w:header="709" w:footer="709" w:gutter="0"/>
          <w:cols w:space="708"/>
          <w:docGrid w:linePitch="360"/>
        </w:sectPr>
      </w:pPr>
    </w:p>
    <w:p w14:paraId="19AA5361" w14:textId="09D164A6" w:rsidR="00CB0828" w:rsidRDefault="00CB0828" w:rsidP="001C1205">
      <w:pPr>
        <w:pStyle w:val="Tabletitle"/>
      </w:pPr>
      <w:bookmarkStart w:id="5" w:name="_Ref86390328"/>
      <w:r>
        <w:lastRenderedPageBreak/>
        <w:t>Table</w:t>
      </w:r>
      <w:bookmarkEnd w:id="5"/>
      <w:r w:rsidR="004E14A6">
        <w:t xml:space="preserve"> S4</w:t>
      </w:r>
      <w:r>
        <w:t xml:space="preserve">. </w:t>
      </w:r>
      <w:r w:rsidRPr="00563865">
        <w:t>Duration of ALK TKI treatment per sequence stratified by 1L chemotherapy (sequences with &lt;5 patients are not shown)</w:t>
      </w:r>
    </w:p>
    <w:tbl>
      <w:tblPr>
        <w:tblW w:w="4969" w:type="pct"/>
        <w:tblInd w:w="5" w:type="dxa"/>
        <w:tblLayout w:type="fixed"/>
        <w:tblLook w:val="04A0" w:firstRow="1" w:lastRow="0" w:firstColumn="1" w:lastColumn="0" w:noHBand="0" w:noVBand="1"/>
      </w:tblPr>
      <w:tblGrid>
        <w:gridCol w:w="1519"/>
        <w:gridCol w:w="1020"/>
        <w:gridCol w:w="1638"/>
        <w:gridCol w:w="1555"/>
        <w:gridCol w:w="1613"/>
        <w:gridCol w:w="1615"/>
      </w:tblGrid>
      <w:tr w:rsidR="001B2275" w:rsidRPr="009443F7" w14:paraId="1D99745A" w14:textId="77777777" w:rsidTr="36024EBA">
        <w:trPr>
          <w:trHeight w:val="300"/>
        </w:trPr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28647F7" w14:textId="5E326D3B" w:rsidR="001B2275" w:rsidRPr="009443F7" w:rsidRDefault="001B2275" w:rsidP="009D6951">
            <w:pPr>
              <w:spacing w:line="240" w:lineRule="auto"/>
              <w:rPr>
                <w:b/>
                <w:bCs/>
                <w:sz w:val="22"/>
                <w:szCs w:val="22"/>
              </w:rPr>
            </w:pPr>
            <w:r w:rsidRPr="009443F7">
              <w:rPr>
                <w:b/>
                <w:bCs/>
                <w:sz w:val="22"/>
                <w:szCs w:val="22"/>
              </w:rPr>
              <w:t>Definition</w:t>
            </w:r>
            <w:r w:rsidR="00B96599" w:rsidRPr="009443F7">
              <w:rPr>
                <w:b/>
                <w:bCs/>
                <w:sz w:val="22"/>
                <w:szCs w:val="22"/>
              </w:rPr>
              <w:t>*</w:t>
            </w:r>
          </w:p>
        </w:tc>
        <w:tc>
          <w:tcPr>
            <w:tcW w:w="5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839025" w14:textId="77777777" w:rsidR="001B2275" w:rsidRPr="009443F7" w:rsidRDefault="001B2275" w:rsidP="009D6951">
            <w:pPr>
              <w:spacing w:line="240" w:lineRule="auto"/>
              <w:rPr>
                <w:b/>
                <w:bCs/>
                <w:sz w:val="22"/>
                <w:szCs w:val="22"/>
              </w:rPr>
            </w:pPr>
            <w:r w:rsidRPr="009443F7">
              <w:rPr>
                <w:b/>
                <w:bCs/>
                <w:sz w:val="22"/>
                <w:szCs w:val="22"/>
              </w:rPr>
              <w:t>Number of patients, % (n)</w:t>
            </w:r>
          </w:p>
          <w:p w14:paraId="063DA4E0" w14:textId="77777777" w:rsidR="001B2275" w:rsidRPr="009443F7" w:rsidRDefault="001B2275" w:rsidP="009D6951">
            <w:pPr>
              <w:spacing w:line="240" w:lineRule="auto"/>
              <w:rPr>
                <w:b/>
                <w:bCs/>
                <w:sz w:val="22"/>
                <w:szCs w:val="22"/>
              </w:rPr>
            </w:pPr>
            <w:r w:rsidRPr="009443F7">
              <w:rPr>
                <w:b/>
                <w:bCs/>
                <w:sz w:val="22"/>
                <w:szCs w:val="22"/>
              </w:rPr>
              <w:t>(N=549)</w:t>
            </w:r>
          </w:p>
        </w:tc>
        <w:tc>
          <w:tcPr>
            <w:tcW w:w="358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shd w:val="clear" w:color="auto" w:fill="auto"/>
            <w:noWrap/>
            <w:vAlign w:val="bottom"/>
            <w:hideMark/>
          </w:tcPr>
          <w:p w14:paraId="05EAD928" w14:textId="77777777" w:rsidR="001B2275" w:rsidRPr="009443F7" w:rsidRDefault="001B2275" w:rsidP="009D6951">
            <w:pPr>
              <w:spacing w:line="240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443F7">
              <w:rPr>
                <w:b/>
                <w:bCs/>
                <w:color w:val="000000"/>
                <w:sz w:val="22"/>
                <w:szCs w:val="22"/>
              </w:rPr>
              <w:t>Treatment length in years, mean (SD, median, min, max)</w:t>
            </w:r>
          </w:p>
        </w:tc>
      </w:tr>
      <w:tr w:rsidR="001B2275" w:rsidRPr="009443F7" w14:paraId="7C3EFCEB" w14:textId="77777777" w:rsidTr="36024EBA">
        <w:trPr>
          <w:trHeight w:val="300"/>
        </w:trPr>
        <w:tc>
          <w:tcPr>
            <w:tcW w:w="8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11699A" w14:textId="77777777" w:rsidR="001B2275" w:rsidRPr="009443F7" w:rsidRDefault="001B2275" w:rsidP="009D6951">
            <w:pPr>
              <w:spacing w:line="240" w:lineRule="auto"/>
              <w:rPr>
                <w:b/>
                <w:bCs/>
                <w:sz w:val="22"/>
                <w:szCs w:val="22"/>
              </w:rPr>
            </w:pPr>
            <w:r w:rsidRPr="009443F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9" w:type="pct"/>
            <w:vMerge/>
            <w:hideMark/>
          </w:tcPr>
          <w:p w14:paraId="6E0D08AB" w14:textId="77777777" w:rsidR="001B2275" w:rsidRPr="009443F7" w:rsidRDefault="001B2275" w:rsidP="009D6951">
            <w:pPr>
              <w:spacing w:line="240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26C27" w14:textId="77777777" w:rsidR="001B2275" w:rsidRPr="009443F7" w:rsidRDefault="001B2275" w:rsidP="009D6951">
            <w:pPr>
              <w:spacing w:line="240" w:lineRule="auto"/>
              <w:jc w:val="center"/>
              <w:rPr>
                <w:b/>
                <w:bCs/>
                <w:sz w:val="22"/>
                <w:szCs w:val="22"/>
              </w:rPr>
            </w:pPr>
            <w:r w:rsidRPr="009443F7">
              <w:rPr>
                <w:b/>
                <w:bCs/>
                <w:sz w:val="22"/>
                <w:szCs w:val="22"/>
              </w:rPr>
              <w:t>Total sequence</w:t>
            </w:r>
          </w:p>
        </w:tc>
        <w:tc>
          <w:tcPr>
            <w:tcW w:w="8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BDA87" w14:textId="77777777" w:rsidR="001B2275" w:rsidRPr="009443F7" w:rsidRDefault="001B2275" w:rsidP="009D6951">
            <w:pPr>
              <w:spacing w:line="240" w:lineRule="auto"/>
              <w:jc w:val="center"/>
              <w:rPr>
                <w:b/>
                <w:bCs/>
                <w:sz w:val="22"/>
                <w:szCs w:val="22"/>
              </w:rPr>
            </w:pPr>
            <w:r w:rsidRPr="009443F7">
              <w:rPr>
                <w:b/>
                <w:bCs/>
                <w:sz w:val="22"/>
                <w:szCs w:val="22"/>
              </w:rPr>
              <w:t>ALK TKI 1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B3606" w14:textId="77777777" w:rsidR="001B2275" w:rsidRPr="009443F7" w:rsidRDefault="001B2275" w:rsidP="009D6951">
            <w:pPr>
              <w:spacing w:line="240" w:lineRule="auto"/>
              <w:jc w:val="center"/>
              <w:rPr>
                <w:b/>
                <w:bCs/>
                <w:sz w:val="22"/>
                <w:szCs w:val="22"/>
              </w:rPr>
            </w:pPr>
            <w:r w:rsidRPr="009443F7">
              <w:rPr>
                <w:b/>
                <w:bCs/>
                <w:sz w:val="22"/>
                <w:szCs w:val="22"/>
              </w:rPr>
              <w:t>ALK TKI 2</w:t>
            </w:r>
          </w:p>
        </w:tc>
        <w:tc>
          <w:tcPr>
            <w:tcW w:w="9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45ADF" w14:textId="77777777" w:rsidR="001B2275" w:rsidRPr="009443F7" w:rsidRDefault="001B2275" w:rsidP="009D6951">
            <w:pPr>
              <w:spacing w:line="240" w:lineRule="auto"/>
              <w:jc w:val="center"/>
              <w:rPr>
                <w:b/>
                <w:bCs/>
                <w:sz w:val="22"/>
                <w:szCs w:val="22"/>
              </w:rPr>
            </w:pPr>
            <w:r w:rsidRPr="009443F7">
              <w:rPr>
                <w:b/>
                <w:bCs/>
                <w:sz w:val="22"/>
                <w:szCs w:val="22"/>
              </w:rPr>
              <w:t>ALK TKI 3</w:t>
            </w:r>
          </w:p>
        </w:tc>
      </w:tr>
      <w:tr w:rsidR="004D339E" w:rsidRPr="009443F7" w14:paraId="78C428C6" w14:textId="77777777" w:rsidTr="004D339E">
        <w:trPr>
          <w:trHeight w:val="300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5F08FAA" w14:textId="6D1E8DED" w:rsidR="004D339E" w:rsidRPr="009443F7" w:rsidRDefault="004D339E" w:rsidP="004D339E">
            <w:pPr>
              <w:spacing w:line="240" w:lineRule="auto"/>
              <w:rPr>
                <w:b/>
                <w:bCs/>
                <w:sz w:val="22"/>
                <w:szCs w:val="22"/>
              </w:rPr>
            </w:pPr>
            <w:r w:rsidRPr="009443F7">
              <w:rPr>
                <w:b/>
                <w:bCs/>
                <w:sz w:val="22"/>
                <w:szCs w:val="22"/>
              </w:rPr>
              <w:t>One ALK TKI</w:t>
            </w:r>
          </w:p>
        </w:tc>
      </w:tr>
      <w:tr w:rsidR="00F8767E" w:rsidRPr="009443F7" w14:paraId="58A3ACF7" w14:textId="77777777" w:rsidTr="36024EBA">
        <w:trPr>
          <w:trHeight w:val="300"/>
        </w:trPr>
        <w:tc>
          <w:tcPr>
            <w:tcW w:w="848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779B065" w14:textId="62CFFEE7" w:rsidR="00F8767E" w:rsidRPr="009443F7" w:rsidRDefault="00F8767E" w:rsidP="00F8767E">
            <w:pPr>
              <w:spacing w:line="240" w:lineRule="auto"/>
              <w:rPr>
                <w:sz w:val="22"/>
                <w:szCs w:val="22"/>
              </w:rPr>
            </w:pPr>
            <w:r w:rsidRPr="009443F7">
              <w:rPr>
                <w:sz w:val="22"/>
                <w:szCs w:val="22"/>
              </w:rPr>
              <w:t>CR</w:t>
            </w:r>
          </w:p>
        </w:tc>
        <w:tc>
          <w:tcPr>
            <w:tcW w:w="569" w:type="pct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3270D142" w14:textId="6192913B" w:rsidR="00F8767E" w:rsidRPr="009443F7" w:rsidRDefault="00F8767E" w:rsidP="00F8767E">
            <w:pPr>
              <w:spacing w:line="240" w:lineRule="auto"/>
              <w:rPr>
                <w:sz w:val="22"/>
                <w:szCs w:val="22"/>
                <w:highlight w:val="red"/>
              </w:rPr>
            </w:pPr>
            <w:r w:rsidRPr="009443F7">
              <w:rPr>
                <w:sz w:val="22"/>
                <w:szCs w:val="22"/>
              </w:rPr>
              <w:t>21.13% (116)</w:t>
            </w:r>
          </w:p>
        </w:tc>
        <w:tc>
          <w:tcPr>
            <w:tcW w:w="914" w:type="pct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D189E27" w14:textId="4EDA6CBC" w:rsidR="00F8767E" w:rsidRPr="009443F7" w:rsidRDefault="00F8767E" w:rsidP="00F8767E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443F7">
              <w:rPr>
                <w:sz w:val="22"/>
                <w:szCs w:val="22"/>
              </w:rPr>
              <w:t>0.72 (1.19, 0.24, 0.02, 6.74)</w:t>
            </w:r>
          </w:p>
        </w:tc>
        <w:tc>
          <w:tcPr>
            <w:tcW w:w="868" w:type="pct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4781B75" w14:textId="2C8A3C25" w:rsidR="00F8767E" w:rsidRPr="009443F7" w:rsidRDefault="00F8767E" w:rsidP="00F8767E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443F7">
              <w:rPr>
                <w:sz w:val="22"/>
                <w:szCs w:val="22"/>
              </w:rPr>
              <w:t>0.72 (1.19, 0.24, 0.02, 6.74)</w:t>
            </w:r>
          </w:p>
        </w:tc>
        <w:tc>
          <w:tcPr>
            <w:tcW w:w="900" w:type="pct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EC21073" w14:textId="04285D3E" w:rsidR="00F8767E" w:rsidRPr="009443F7" w:rsidRDefault="00F8767E" w:rsidP="00F8767E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443F7">
              <w:rPr>
                <w:sz w:val="22"/>
                <w:szCs w:val="22"/>
              </w:rPr>
              <w:t>-</w:t>
            </w:r>
          </w:p>
        </w:tc>
        <w:tc>
          <w:tcPr>
            <w:tcW w:w="901" w:type="pct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5FDE76A" w14:textId="1B8DC0DC" w:rsidR="00F8767E" w:rsidRPr="009443F7" w:rsidRDefault="00F8767E" w:rsidP="00F8767E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443F7">
              <w:rPr>
                <w:color w:val="000000"/>
                <w:sz w:val="22"/>
                <w:szCs w:val="22"/>
              </w:rPr>
              <w:t>-</w:t>
            </w:r>
          </w:p>
        </w:tc>
      </w:tr>
      <w:tr w:rsidR="00F8767E" w:rsidRPr="009443F7" w14:paraId="67A5DBB8" w14:textId="77777777" w:rsidTr="36024EBA">
        <w:trPr>
          <w:trHeight w:val="300"/>
        </w:trPr>
        <w:tc>
          <w:tcPr>
            <w:tcW w:w="84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A2F694F" w14:textId="6072D74E" w:rsidR="00F8767E" w:rsidRPr="009443F7" w:rsidRDefault="00F8767E" w:rsidP="00F8767E">
            <w:pPr>
              <w:spacing w:line="240" w:lineRule="auto"/>
              <w:rPr>
                <w:sz w:val="22"/>
                <w:szCs w:val="22"/>
              </w:rPr>
            </w:pPr>
            <w:r w:rsidRPr="009443F7">
              <w:rPr>
                <w:sz w:val="22"/>
                <w:szCs w:val="22"/>
              </w:rPr>
              <w:t>1L chemo + CR</w:t>
            </w:r>
          </w:p>
        </w:tc>
        <w:tc>
          <w:tcPr>
            <w:tcW w:w="5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27E7AC8E" w14:textId="1F45BA27" w:rsidR="00F8767E" w:rsidRPr="009443F7" w:rsidRDefault="00F8767E" w:rsidP="00F8767E">
            <w:pPr>
              <w:spacing w:line="240" w:lineRule="auto"/>
              <w:rPr>
                <w:sz w:val="22"/>
                <w:szCs w:val="22"/>
                <w:highlight w:val="red"/>
              </w:rPr>
            </w:pPr>
            <w:r w:rsidRPr="009443F7">
              <w:rPr>
                <w:sz w:val="22"/>
                <w:szCs w:val="22"/>
              </w:rPr>
              <w:t>17.30% (95)</w:t>
            </w:r>
          </w:p>
        </w:tc>
        <w:tc>
          <w:tcPr>
            <w:tcW w:w="91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7DD3878B" w14:textId="51032D27" w:rsidR="00F8767E" w:rsidRPr="009443F7" w:rsidRDefault="00F8767E" w:rsidP="00F8767E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443F7">
              <w:rPr>
                <w:sz w:val="22"/>
                <w:szCs w:val="22"/>
              </w:rPr>
              <w:t>0.50 (0.80, 0.24, 0.01, 4.86)</w:t>
            </w:r>
          </w:p>
        </w:tc>
        <w:tc>
          <w:tcPr>
            <w:tcW w:w="86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703D609" w14:textId="01E819D9" w:rsidR="00F8767E" w:rsidRPr="009443F7" w:rsidRDefault="00F8767E" w:rsidP="00F8767E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443F7">
              <w:rPr>
                <w:sz w:val="22"/>
                <w:szCs w:val="22"/>
              </w:rPr>
              <w:t>0.50 (0.80, 0.24, 0.01, 4.86)</w:t>
            </w:r>
          </w:p>
        </w:tc>
        <w:tc>
          <w:tcPr>
            <w:tcW w:w="9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936D889" w14:textId="211900B2" w:rsidR="00F8767E" w:rsidRPr="009443F7" w:rsidRDefault="00F8767E" w:rsidP="00F8767E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443F7">
              <w:rPr>
                <w:sz w:val="22"/>
                <w:szCs w:val="22"/>
              </w:rPr>
              <w:t>-</w:t>
            </w:r>
          </w:p>
        </w:tc>
        <w:tc>
          <w:tcPr>
            <w:tcW w:w="90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81DBB43" w14:textId="573C6755" w:rsidR="00F8767E" w:rsidRPr="009443F7" w:rsidRDefault="00F8767E" w:rsidP="00F8767E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443F7">
              <w:rPr>
                <w:color w:val="000000"/>
                <w:sz w:val="22"/>
                <w:szCs w:val="22"/>
              </w:rPr>
              <w:t>-</w:t>
            </w:r>
          </w:p>
        </w:tc>
      </w:tr>
      <w:tr w:rsidR="00F8767E" w:rsidRPr="009443F7" w14:paraId="56242B25" w14:textId="77777777" w:rsidTr="36024EBA">
        <w:trPr>
          <w:trHeight w:val="300"/>
        </w:trPr>
        <w:tc>
          <w:tcPr>
            <w:tcW w:w="84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D8B3670" w14:textId="30BAC10D" w:rsidR="00F8767E" w:rsidRPr="009443F7" w:rsidRDefault="00F8767E" w:rsidP="00F8767E">
            <w:pPr>
              <w:spacing w:line="240" w:lineRule="auto"/>
              <w:rPr>
                <w:sz w:val="22"/>
                <w:szCs w:val="22"/>
              </w:rPr>
            </w:pPr>
            <w:r w:rsidRPr="009443F7">
              <w:rPr>
                <w:sz w:val="22"/>
                <w:szCs w:val="22"/>
              </w:rPr>
              <w:t>AL</w:t>
            </w:r>
          </w:p>
        </w:tc>
        <w:tc>
          <w:tcPr>
            <w:tcW w:w="5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30B429F9" w14:textId="403443CB" w:rsidR="00F8767E" w:rsidRPr="009443F7" w:rsidRDefault="00F8767E" w:rsidP="00F8767E">
            <w:pPr>
              <w:spacing w:line="240" w:lineRule="auto"/>
              <w:rPr>
                <w:sz w:val="22"/>
                <w:szCs w:val="22"/>
              </w:rPr>
            </w:pPr>
            <w:r w:rsidRPr="009443F7">
              <w:rPr>
                <w:sz w:val="22"/>
                <w:szCs w:val="22"/>
              </w:rPr>
              <w:t>19.13% (105)</w:t>
            </w:r>
          </w:p>
        </w:tc>
        <w:tc>
          <w:tcPr>
            <w:tcW w:w="91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0ABB13A5" w14:textId="301991CD" w:rsidR="00F8767E" w:rsidRPr="009443F7" w:rsidRDefault="00F8767E" w:rsidP="00F8767E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443F7">
              <w:rPr>
                <w:sz w:val="22"/>
                <w:szCs w:val="22"/>
              </w:rPr>
              <w:t>0.92 (0.82, 0.60, 0.02, 2.85)</w:t>
            </w:r>
          </w:p>
        </w:tc>
        <w:tc>
          <w:tcPr>
            <w:tcW w:w="86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5ED60C8" w14:textId="5FFB21CA" w:rsidR="00F8767E" w:rsidRPr="009443F7" w:rsidRDefault="00F8767E" w:rsidP="00F8767E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443F7">
              <w:rPr>
                <w:sz w:val="22"/>
                <w:szCs w:val="22"/>
              </w:rPr>
              <w:t>0.92 (0.82, 0.60, 0.02, 2.85)</w:t>
            </w:r>
          </w:p>
        </w:tc>
        <w:tc>
          <w:tcPr>
            <w:tcW w:w="9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EA6A934" w14:textId="43550A56" w:rsidR="00F8767E" w:rsidRPr="009443F7" w:rsidRDefault="00F8767E" w:rsidP="00F8767E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443F7">
              <w:rPr>
                <w:sz w:val="22"/>
                <w:szCs w:val="22"/>
              </w:rPr>
              <w:t>-</w:t>
            </w:r>
          </w:p>
        </w:tc>
        <w:tc>
          <w:tcPr>
            <w:tcW w:w="90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AB613D9" w14:textId="307A52A5" w:rsidR="00F8767E" w:rsidRPr="009443F7" w:rsidRDefault="00F8767E" w:rsidP="00F8767E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443F7">
              <w:rPr>
                <w:color w:val="000000"/>
                <w:sz w:val="22"/>
                <w:szCs w:val="22"/>
              </w:rPr>
              <w:t>-</w:t>
            </w:r>
          </w:p>
        </w:tc>
      </w:tr>
      <w:tr w:rsidR="00F8767E" w:rsidRPr="009443F7" w14:paraId="68B0B369" w14:textId="77777777" w:rsidTr="36024EBA">
        <w:trPr>
          <w:trHeight w:val="300"/>
        </w:trPr>
        <w:tc>
          <w:tcPr>
            <w:tcW w:w="84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0EB0EA3" w14:textId="078CD0EA" w:rsidR="00F8767E" w:rsidRPr="009443F7" w:rsidRDefault="00F8767E" w:rsidP="00F8767E">
            <w:pPr>
              <w:spacing w:line="240" w:lineRule="auto"/>
              <w:rPr>
                <w:sz w:val="22"/>
                <w:szCs w:val="22"/>
              </w:rPr>
            </w:pPr>
            <w:r w:rsidRPr="009443F7">
              <w:rPr>
                <w:sz w:val="22"/>
                <w:szCs w:val="22"/>
              </w:rPr>
              <w:t>1L chemo + AL</w:t>
            </w:r>
          </w:p>
        </w:tc>
        <w:tc>
          <w:tcPr>
            <w:tcW w:w="5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349D7987" w14:textId="404C24B0" w:rsidR="00F8767E" w:rsidRPr="009443F7" w:rsidRDefault="00F8767E" w:rsidP="00F8767E">
            <w:pPr>
              <w:spacing w:line="240" w:lineRule="auto"/>
              <w:rPr>
                <w:sz w:val="22"/>
                <w:szCs w:val="22"/>
              </w:rPr>
            </w:pPr>
            <w:r w:rsidRPr="009443F7">
              <w:rPr>
                <w:sz w:val="22"/>
                <w:szCs w:val="22"/>
              </w:rPr>
              <w:t>7.47% (41)</w:t>
            </w:r>
          </w:p>
        </w:tc>
        <w:tc>
          <w:tcPr>
            <w:tcW w:w="91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84C029E" w14:textId="442859C4" w:rsidR="00F8767E" w:rsidRPr="009443F7" w:rsidRDefault="00F8767E" w:rsidP="00F8767E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443F7">
              <w:rPr>
                <w:sz w:val="22"/>
                <w:szCs w:val="22"/>
              </w:rPr>
              <w:t>0.80 (0.88, 0.31, 0.06, 2.87)</w:t>
            </w:r>
          </w:p>
        </w:tc>
        <w:tc>
          <w:tcPr>
            <w:tcW w:w="86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70D2152" w14:textId="5B088845" w:rsidR="00F8767E" w:rsidRPr="009443F7" w:rsidRDefault="00F8767E" w:rsidP="00F8767E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443F7">
              <w:rPr>
                <w:sz w:val="22"/>
                <w:szCs w:val="22"/>
              </w:rPr>
              <w:t>0.80 (0.88, 0.31, 0.06, 2.87)</w:t>
            </w:r>
          </w:p>
        </w:tc>
        <w:tc>
          <w:tcPr>
            <w:tcW w:w="9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0DC409EE" w14:textId="5FC14FC4" w:rsidR="00F8767E" w:rsidRPr="009443F7" w:rsidRDefault="00F8767E" w:rsidP="00F8767E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443F7">
              <w:rPr>
                <w:sz w:val="22"/>
                <w:szCs w:val="22"/>
              </w:rPr>
              <w:t>-</w:t>
            </w:r>
          </w:p>
        </w:tc>
        <w:tc>
          <w:tcPr>
            <w:tcW w:w="90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4BD9959" w14:textId="161E0B84" w:rsidR="00F8767E" w:rsidRPr="009443F7" w:rsidRDefault="00F8767E" w:rsidP="00F8767E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443F7">
              <w:rPr>
                <w:color w:val="000000"/>
                <w:sz w:val="22"/>
                <w:szCs w:val="22"/>
              </w:rPr>
              <w:t>-</w:t>
            </w:r>
          </w:p>
        </w:tc>
      </w:tr>
      <w:tr w:rsidR="00F8767E" w:rsidRPr="009443F7" w14:paraId="78D45EF9" w14:textId="77777777" w:rsidTr="36024EBA">
        <w:trPr>
          <w:trHeight w:val="300"/>
        </w:trPr>
        <w:tc>
          <w:tcPr>
            <w:tcW w:w="848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BCD9BD" w14:textId="40375588" w:rsidR="00F8767E" w:rsidRPr="009443F7" w:rsidRDefault="00F8767E" w:rsidP="00F8767E">
            <w:pPr>
              <w:spacing w:line="240" w:lineRule="auto"/>
              <w:rPr>
                <w:color w:val="000000"/>
                <w:sz w:val="22"/>
                <w:szCs w:val="22"/>
              </w:rPr>
            </w:pPr>
            <w:r w:rsidRPr="009443F7">
              <w:rPr>
                <w:sz w:val="22"/>
                <w:szCs w:val="22"/>
              </w:rPr>
              <w:t>1L chemo + CE</w:t>
            </w:r>
          </w:p>
        </w:tc>
        <w:tc>
          <w:tcPr>
            <w:tcW w:w="569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14:paraId="11F9F12B" w14:textId="11829D40" w:rsidR="00F8767E" w:rsidRPr="009443F7" w:rsidRDefault="00F8767E" w:rsidP="00F8767E">
            <w:pPr>
              <w:spacing w:line="240" w:lineRule="auto"/>
              <w:rPr>
                <w:sz w:val="22"/>
                <w:szCs w:val="22"/>
              </w:rPr>
            </w:pPr>
            <w:r w:rsidRPr="009443F7">
              <w:rPr>
                <w:sz w:val="22"/>
                <w:szCs w:val="22"/>
              </w:rPr>
              <w:t>0.91% (5)</w:t>
            </w:r>
          </w:p>
        </w:tc>
        <w:tc>
          <w:tcPr>
            <w:tcW w:w="914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</w:tcPr>
          <w:p w14:paraId="3CA5B95E" w14:textId="5AD75945" w:rsidR="00F8767E" w:rsidRPr="009443F7" w:rsidRDefault="00F8767E" w:rsidP="00F8767E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443F7">
              <w:rPr>
                <w:sz w:val="22"/>
                <w:szCs w:val="22"/>
              </w:rPr>
              <w:t>1.01 (1.23, 0.38, 0.08, 2.89)</w:t>
            </w:r>
          </w:p>
        </w:tc>
        <w:tc>
          <w:tcPr>
            <w:tcW w:w="868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</w:tcPr>
          <w:p w14:paraId="3CC50E36" w14:textId="12888EAD" w:rsidR="00F8767E" w:rsidRPr="009443F7" w:rsidRDefault="00F8767E" w:rsidP="00F8767E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443F7">
              <w:rPr>
                <w:sz w:val="22"/>
                <w:szCs w:val="22"/>
              </w:rPr>
              <w:t>1.01 (1.23, 0.38, 0.08, 2.89)</w:t>
            </w:r>
          </w:p>
        </w:tc>
        <w:tc>
          <w:tcPr>
            <w:tcW w:w="900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</w:tcPr>
          <w:p w14:paraId="6EBEF6E5" w14:textId="19AC7D5B" w:rsidR="00F8767E" w:rsidRPr="009443F7" w:rsidRDefault="00F8767E" w:rsidP="00F8767E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443F7">
              <w:rPr>
                <w:sz w:val="22"/>
                <w:szCs w:val="22"/>
              </w:rPr>
              <w:t>-</w:t>
            </w:r>
          </w:p>
        </w:tc>
        <w:tc>
          <w:tcPr>
            <w:tcW w:w="901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</w:tcPr>
          <w:p w14:paraId="2F12A1C2" w14:textId="0951BA98" w:rsidR="00F8767E" w:rsidRPr="009443F7" w:rsidRDefault="00F8767E" w:rsidP="00F8767E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443F7">
              <w:rPr>
                <w:color w:val="000000"/>
                <w:sz w:val="22"/>
                <w:szCs w:val="22"/>
              </w:rPr>
              <w:t>-</w:t>
            </w:r>
          </w:p>
        </w:tc>
      </w:tr>
      <w:tr w:rsidR="004D339E" w:rsidRPr="009443F7" w14:paraId="51573EF9" w14:textId="77777777" w:rsidTr="004D339E">
        <w:trPr>
          <w:trHeight w:val="300"/>
        </w:trPr>
        <w:tc>
          <w:tcPr>
            <w:tcW w:w="5000" w:type="pct"/>
            <w:gridSpan w:val="6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D96DD5" w14:textId="0DFB5A71" w:rsidR="004D339E" w:rsidRPr="009443F7" w:rsidRDefault="004D339E" w:rsidP="004D339E">
            <w:pPr>
              <w:spacing w:line="240" w:lineRule="auto"/>
              <w:rPr>
                <w:color w:val="000000"/>
                <w:sz w:val="22"/>
                <w:szCs w:val="22"/>
              </w:rPr>
            </w:pPr>
            <w:r w:rsidRPr="009443F7">
              <w:rPr>
                <w:b/>
                <w:bCs/>
                <w:sz w:val="22"/>
                <w:szCs w:val="22"/>
              </w:rPr>
              <w:t>Two different ALK TKI</w:t>
            </w:r>
          </w:p>
        </w:tc>
      </w:tr>
      <w:tr w:rsidR="00F8767E" w:rsidRPr="009443F7" w14:paraId="64CDDC5A" w14:textId="77777777" w:rsidTr="36024EBA">
        <w:trPr>
          <w:trHeight w:val="300"/>
        </w:trPr>
        <w:tc>
          <w:tcPr>
            <w:tcW w:w="84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1639333" w14:textId="25D928E9" w:rsidR="00F8767E" w:rsidRPr="009443F7" w:rsidRDefault="00F8767E" w:rsidP="00F8767E">
            <w:pPr>
              <w:spacing w:line="240" w:lineRule="auto"/>
              <w:rPr>
                <w:color w:val="000000"/>
                <w:sz w:val="22"/>
                <w:szCs w:val="22"/>
              </w:rPr>
            </w:pPr>
            <w:r w:rsidRPr="009443F7">
              <w:rPr>
                <w:sz w:val="22"/>
                <w:szCs w:val="22"/>
              </w:rPr>
              <w:t>CR+AL</w:t>
            </w:r>
          </w:p>
        </w:tc>
        <w:tc>
          <w:tcPr>
            <w:tcW w:w="56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12C84B" w14:textId="023D8F89" w:rsidR="00F8767E" w:rsidRPr="009443F7" w:rsidRDefault="00F8767E" w:rsidP="00F8767E">
            <w:pPr>
              <w:spacing w:line="240" w:lineRule="auto"/>
              <w:rPr>
                <w:sz w:val="22"/>
                <w:szCs w:val="22"/>
              </w:rPr>
            </w:pPr>
            <w:r w:rsidRPr="009443F7">
              <w:rPr>
                <w:sz w:val="22"/>
                <w:szCs w:val="22"/>
              </w:rPr>
              <w:t>6.01% (33)</w:t>
            </w:r>
          </w:p>
        </w:tc>
        <w:tc>
          <w:tcPr>
            <w:tcW w:w="91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9ACB00" w14:textId="0EB835F8" w:rsidR="00F8767E" w:rsidRPr="009443F7" w:rsidRDefault="00F8767E" w:rsidP="00F8767E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443F7">
              <w:rPr>
                <w:sz w:val="22"/>
                <w:szCs w:val="22"/>
              </w:rPr>
              <w:t>2.62 (1.33, 2.70, 0.31, 4.97)</w:t>
            </w:r>
          </w:p>
        </w:tc>
        <w:tc>
          <w:tcPr>
            <w:tcW w:w="86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6A9791" w14:textId="4BFB16BD" w:rsidR="00F8767E" w:rsidRPr="009443F7" w:rsidRDefault="00F8767E" w:rsidP="00F8767E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443F7">
              <w:rPr>
                <w:sz w:val="22"/>
                <w:szCs w:val="22"/>
              </w:rPr>
              <w:t>1.01 (0.80, 0.84, 0.08, 2.94)</w:t>
            </w:r>
          </w:p>
        </w:tc>
        <w:tc>
          <w:tcPr>
            <w:tcW w:w="90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4563FB" w14:textId="2553E581" w:rsidR="00F8767E" w:rsidRPr="009443F7" w:rsidRDefault="00F8767E" w:rsidP="00F8767E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443F7">
              <w:rPr>
                <w:sz w:val="22"/>
                <w:szCs w:val="22"/>
              </w:rPr>
              <w:t>1.62 (1.07, 1.92, 0.08, 2.94)</w:t>
            </w:r>
          </w:p>
        </w:tc>
        <w:tc>
          <w:tcPr>
            <w:tcW w:w="90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19408A" w14:textId="660B33D0" w:rsidR="00F8767E" w:rsidRPr="009443F7" w:rsidRDefault="00F8767E" w:rsidP="00F8767E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443F7">
              <w:rPr>
                <w:color w:val="000000"/>
                <w:sz w:val="22"/>
                <w:szCs w:val="22"/>
              </w:rPr>
              <w:t>-</w:t>
            </w:r>
          </w:p>
        </w:tc>
      </w:tr>
      <w:tr w:rsidR="00F8767E" w:rsidRPr="009443F7" w14:paraId="196BF508" w14:textId="77777777" w:rsidTr="36024EBA">
        <w:trPr>
          <w:trHeight w:val="300"/>
        </w:trPr>
        <w:tc>
          <w:tcPr>
            <w:tcW w:w="848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EADBA2C" w14:textId="170338B5" w:rsidR="00F8767E" w:rsidRPr="009443F7" w:rsidRDefault="00F8767E" w:rsidP="00F8767E">
            <w:pPr>
              <w:spacing w:line="240" w:lineRule="auto"/>
              <w:rPr>
                <w:color w:val="000000"/>
                <w:sz w:val="22"/>
                <w:szCs w:val="22"/>
              </w:rPr>
            </w:pPr>
            <w:r w:rsidRPr="009443F7">
              <w:rPr>
                <w:sz w:val="22"/>
                <w:szCs w:val="22"/>
              </w:rPr>
              <w:t>1L chemo + CR+AL</w:t>
            </w:r>
          </w:p>
        </w:tc>
        <w:tc>
          <w:tcPr>
            <w:tcW w:w="569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9CC2BEA" w14:textId="7AA41F38" w:rsidR="00F8767E" w:rsidRPr="009443F7" w:rsidRDefault="00F8767E" w:rsidP="00F8767E">
            <w:pPr>
              <w:spacing w:line="240" w:lineRule="auto"/>
              <w:rPr>
                <w:sz w:val="22"/>
                <w:szCs w:val="22"/>
              </w:rPr>
            </w:pPr>
            <w:r w:rsidRPr="009443F7">
              <w:rPr>
                <w:sz w:val="22"/>
                <w:szCs w:val="22"/>
              </w:rPr>
              <w:t>1.64% (9)</w:t>
            </w:r>
          </w:p>
        </w:tc>
        <w:tc>
          <w:tcPr>
            <w:tcW w:w="914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BD6249" w14:textId="054EA5AD" w:rsidR="00F8767E" w:rsidRPr="009443F7" w:rsidRDefault="00F8767E" w:rsidP="00F8767E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443F7">
              <w:rPr>
                <w:sz w:val="22"/>
                <w:szCs w:val="22"/>
              </w:rPr>
              <w:t>2.17 (1.32, 1.95, 0.61, 4.56)</w:t>
            </w:r>
          </w:p>
        </w:tc>
        <w:tc>
          <w:tcPr>
            <w:tcW w:w="868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705FCA" w14:textId="35369AEA" w:rsidR="00F8767E" w:rsidRPr="009443F7" w:rsidRDefault="00F8767E" w:rsidP="00F8767E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443F7">
              <w:rPr>
                <w:sz w:val="22"/>
                <w:szCs w:val="22"/>
              </w:rPr>
              <w:t>1.42 (1.31, 0.83, 0.42, 4.40)</w:t>
            </w:r>
          </w:p>
        </w:tc>
        <w:tc>
          <w:tcPr>
            <w:tcW w:w="900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1796FD" w14:textId="75601FC3" w:rsidR="00F8767E" w:rsidRPr="009443F7" w:rsidRDefault="00F8767E" w:rsidP="00F8767E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443F7">
              <w:rPr>
                <w:sz w:val="22"/>
                <w:szCs w:val="22"/>
              </w:rPr>
              <w:t>0.75 (0.89, 0.23, 0.02, 2.72)</w:t>
            </w:r>
          </w:p>
        </w:tc>
        <w:tc>
          <w:tcPr>
            <w:tcW w:w="901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0809C7" w14:textId="56CF9A56" w:rsidR="00F8767E" w:rsidRPr="009443F7" w:rsidRDefault="00F8767E" w:rsidP="00F8767E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443F7">
              <w:rPr>
                <w:color w:val="000000"/>
                <w:sz w:val="22"/>
                <w:szCs w:val="22"/>
              </w:rPr>
              <w:t>-</w:t>
            </w:r>
          </w:p>
        </w:tc>
      </w:tr>
      <w:tr w:rsidR="00F8767E" w:rsidRPr="009443F7" w14:paraId="0D6EDC0B" w14:textId="77777777" w:rsidTr="36024EBA">
        <w:trPr>
          <w:trHeight w:val="300"/>
        </w:trPr>
        <w:tc>
          <w:tcPr>
            <w:tcW w:w="848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78E2A0" w14:textId="71A324DC" w:rsidR="00F8767E" w:rsidRPr="009443F7" w:rsidRDefault="00F8767E" w:rsidP="00F8767E">
            <w:pPr>
              <w:spacing w:line="240" w:lineRule="auto"/>
              <w:rPr>
                <w:color w:val="000000"/>
                <w:sz w:val="22"/>
                <w:szCs w:val="22"/>
              </w:rPr>
            </w:pPr>
            <w:r w:rsidRPr="009443F7">
              <w:rPr>
                <w:sz w:val="22"/>
                <w:szCs w:val="22"/>
              </w:rPr>
              <w:t>CR+CE</w:t>
            </w:r>
          </w:p>
        </w:tc>
        <w:tc>
          <w:tcPr>
            <w:tcW w:w="569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C9AD1A3" w14:textId="0AE1DE46" w:rsidR="00F8767E" w:rsidRPr="009443F7" w:rsidRDefault="00F8767E" w:rsidP="00F8767E">
            <w:pPr>
              <w:spacing w:line="240" w:lineRule="auto"/>
              <w:rPr>
                <w:sz w:val="22"/>
                <w:szCs w:val="22"/>
              </w:rPr>
            </w:pPr>
            <w:r w:rsidRPr="009443F7">
              <w:rPr>
                <w:sz w:val="22"/>
                <w:szCs w:val="22"/>
              </w:rPr>
              <w:t>6.92% (38)</w:t>
            </w:r>
          </w:p>
        </w:tc>
        <w:tc>
          <w:tcPr>
            <w:tcW w:w="914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695F49" w14:textId="1618E00D" w:rsidR="00F8767E" w:rsidRPr="009443F7" w:rsidRDefault="00F8767E" w:rsidP="00F8767E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443F7">
              <w:rPr>
                <w:sz w:val="22"/>
                <w:szCs w:val="22"/>
              </w:rPr>
              <w:t>1.21 (0.86, 0.95, 0.14, 3.29)</w:t>
            </w:r>
          </w:p>
        </w:tc>
        <w:tc>
          <w:tcPr>
            <w:tcW w:w="868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796424" w14:textId="5358042D" w:rsidR="00F8767E" w:rsidRPr="009443F7" w:rsidRDefault="00F8767E" w:rsidP="00F8767E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443F7">
              <w:rPr>
                <w:sz w:val="22"/>
                <w:szCs w:val="22"/>
              </w:rPr>
              <w:t>0.62 (0.45, 0.56, 0.08, 2.24)</w:t>
            </w:r>
          </w:p>
        </w:tc>
        <w:tc>
          <w:tcPr>
            <w:tcW w:w="900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036CC8" w14:textId="6ADCA839" w:rsidR="00F8767E" w:rsidRPr="009443F7" w:rsidRDefault="00F8767E" w:rsidP="00F8767E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443F7">
              <w:rPr>
                <w:sz w:val="22"/>
                <w:szCs w:val="22"/>
              </w:rPr>
              <w:t>0.58 (0.72, 0.34, 0.01, 2.81)</w:t>
            </w:r>
          </w:p>
        </w:tc>
        <w:tc>
          <w:tcPr>
            <w:tcW w:w="901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70F4DF" w14:textId="7560C508" w:rsidR="00F8767E" w:rsidRPr="009443F7" w:rsidRDefault="00F8767E" w:rsidP="00F8767E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443F7">
              <w:rPr>
                <w:color w:val="000000"/>
                <w:sz w:val="22"/>
                <w:szCs w:val="22"/>
              </w:rPr>
              <w:t>-</w:t>
            </w:r>
          </w:p>
        </w:tc>
      </w:tr>
      <w:tr w:rsidR="00F8767E" w:rsidRPr="009443F7" w14:paraId="6F0225BA" w14:textId="77777777" w:rsidTr="36024EBA">
        <w:trPr>
          <w:trHeight w:val="300"/>
        </w:trPr>
        <w:tc>
          <w:tcPr>
            <w:tcW w:w="848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669428A" w14:textId="1AC9F31A" w:rsidR="00F8767E" w:rsidRPr="009443F7" w:rsidRDefault="00F8767E" w:rsidP="00F8767E">
            <w:pPr>
              <w:spacing w:line="240" w:lineRule="auto"/>
              <w:rPr>
                <w:color w:val="000000"/>
                <w:sz w:val="22"/>
                <w:szCs w:val="22"/>
              </w:rPr>
            </w:pPr>
            <w:r w:rsidRPr="009443F7">
              <w:rPr>
                <w:sz w:val="22"/>
                <w:szCs w:val="22"/>
              </w:rPr>
              <w:t>1L chemo + CR+CE</w:t>
            </w:r>
          </w:p>
        </w:tc>
        <w:tc>
          <w:tcPr>
            <w:tcW w:w="569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F2A8EC8" w14:textId="72A507B0" w:rsidR="00F8767E" w:rsidRPr="009443F7" w:rsidRDefault="00F8767E" w:rsidP="00F8767E">
            <w:pPr>
              <w:spacing w:line="240" w:lineRule="auto"/>
              <w:rPr>
                <w:sz w:val="22"/>
                <w:szCs w:val="22"/>
              </w:rPr>
            </w:pPr>
            <w:r w:rsidRPr="009443F7">
              <w:rPr>
                <w:sz w:val="22"/>
                <w:szCs w:val="22"/>
              </w:rPr>
              <w:t>3.28% (18)</w:t>
            </w:r>
          </w:p>
        </w:tc>
        <w:tc>
          <w:tcPr>
            <w:tcW w:w="914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B48903" w14:textId="4024E6DF" w:rsidR="00F8767E" w:rsidRPr="009443F7" w:rsidRDefault="00F8767E" w:rsidP="00F8767E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443F7">
              <w:rPr>
                <w:sz w:val="22"/>
                <w:szCs w:val="22"/>
              </w:rPr>
              <w:t>1.18 (0.99, 0.77, 0.15, 3.41)</w:t>
            </w:r>
          </w:p>
        </w:tc>
        <w:tc>
          <w:tcPr>
            <w:tcW w:w="868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F929C1" w14:textId="62B9BD45" w:rsidR="00F8767E" w:rsidRPr="009443F7" w:rsidRDefault="00F8767E" w:rsidP="00F8767E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443F7">
              <w:rPr>
                <w:sz w:val="22"/>
                <w:szCs w:val="22"/>
              </w:rPr>
              <w:t>0.81 (0.70, 0.63, 0.08, 2.43)</w:t>
            </w:r>
          </w:p>
        </w:tc>
        <w:tc>
          <w:tcPr>
            <w:tcW w:w="900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C3C002" w14:textId="063584E0" w:rsidR="00F8767E" w:rsidRPr="009443F7" w:rsidRDefault="00F8767E" w:rsidP="00F8767E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443F7">
              <w:rPr>
                <w:sz w:val="22"/>
                <w:szCs w:val="22"/>
              </w:rPr>
              <w:t>0.37 (0.67, 0.11, 0.03, 2.88)</w:t>
            </w:r>
          </w:p>
        </w:tc>
        <w:tc>
          <w:tcPr>
            <w:tcW w:w="901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A9DFF8" w14:textId="1C73C469" w:rsidR="00F8767E" w:rsidRPr="009443F7" w:rsidRDefault="00F8767E" w:rsidP="00F8767E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443F7">
              <w:rPr>
                <w:color w:val="000000"/>
                <w:sz w:val="22"/>
                <w:szCs w:val="22"/>
              </w:rPr>
              <w:t>-</w:t>
            </w:r>
          </w:p>
        </w:tc>
      </w:tr>
      <w:tr w:rsidR="00F8767E" w:rsidRPr="009443F7" w14:paraId="606196D8" w14:textId="77777777" w:rsidTr="36024EBA">
        <w:trPr>
          <w:trHeight w:val="300"/>
        </w:trPr>
        <w:tc>
          <w:tcPr>
            <w:tcW w:w="848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6D00C90" w14:textId="5D3E9DCE" w:rsidR="00F8767E" w:rsidRPr="009443F7" w:rsidRDefault="00F8767E" w:rsidP="00F8767E">
            <w:pPr>
              <w:spacing w:line="240" w:lineRule="auto"/>
              <w:rPr>
                <w:color w:val="000000"/>
                <w:sz w:val="22"/>
                <w:szCs w:val="22"/>
              </w:rPr>
            </w:pPr>
            <w:r w:rsidRPr="009443F7">
              <w:rPr>
                <w:sz w:val="22"/>
                <w:szCs w:val="22"/>
              </w:rPr>
              <w:t>AL+BR</w:t>
            </w:r>
          </w:p>
        </w:tc>
        <w:tc>
          <w:tcPr>
            <w:tcW w:w="569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67EBF36" w14:textId="0A9EEC1E" w:rsidR="00F8767E" w:rsidRPr="009443F7" w:rsidRDefault="00F8767E" w:rsidP="00F8767E">
            <w:pPr>
              <w:spacing w:line="240" w:lineRule="auto"/>
              <w:rPr>
                <w:sz w:val="22"/>
                <w:szCs w:val="22"/>
              </w:rPr>
            </w:pPr>
            <w:r w:rsidRPr="009443F7">
              <w:rPr>
                <w:sz w:val="22"/>
                <w:szCs w:val="22"/>
              </w:rPr>
              <w:t>1.46% (8)</w:t>
            </w:r>
          </w:p>
        </w:tc>
        <w:tc>
          <w:tcPr>
            <w:tcW w:w="914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7A5EB9" w14:textId="0DD4EB88" w:rsidR="00F8767E" w:rsidRPr="009443F7" w:rsidRDefault="00F8767E" w:rsidP="00F8767E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443F7">
              <w:rPr>
                <w:sz w:val="22"/>
                <w:szCs w:val="22"/>
              </w:rPr>
              <w:t>1.16 (0.51, 1.04, 0.56, 2.03)</w:t>
            </w:r>
          </w:p>
        </w:tc>
        <w:tc>
          <w:tcPr>
            <w:tcW w:w="868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90AC76" w14:textId="3C5C6F76" w:rsidR="00F8767E" w:rsidRPr="009443F7" w:rsidRDefault="00F8767E" w:rsidP="00F8767E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443F7">
              <w:rPr>
                <w:sz w:val="22"/>
                <w:szCs w:val="22"/>
              </w:rPr>
              <w:t>0.61 (0.51, 0.41, 0.15, 1.45)</w:t>
            </w:r>
          </w:p>
        </w:tc>
        <w:tc>
          <w:tcPr>
            <w:tcW w:w="900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34E8C1" w14:textId="345EAFF4" w:rsidR="00F8767E" w:rsidRPr="009443F7" w:rsidRDefault="00F8767E" w:rsidP="00F8767E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443F7">
              <w:rPr>
                <w:sz w:val="22"/>
                <w:szCs w:val="22"/>
              </w:rPr>
              <w:t>0.55 (0.34, 0.53, 0.18, 1.08)</w:t>
            </w:r>
          </w:p>
        </w:tc>
        <w:tc>
          <w:tcPr>
            <w:tcW w:w="901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D235AB" w14:textId="2042B767" w:rsidR="00F8767E" w:rsidRPr="009443F7" w:rsidRDefault="00F8767E" w:rsidP="00F8767E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443F7">
              <w:rPr>
                <w:color w:val="000000"/>
                <w:sz w:val="22"/>
                <w:szCs w:val="22"/>
              </w:rPr>
              <w:t>-</w:t>
            </w:r>
          </w:p>
        </w:tc>
      </w:tr>
      <w:tr w:rsidR="00F8767E" w:rsidRPr="009443F7" w14:paraId="21491952" w14:textId="77777777" w:rsidTr="36024EBA">
        <w:trPr>
          <w:trHeight w:val="300"/>
        </w:trPr>
        <w:tc>
          <w:tcPr>
            <w:tcW w:w="848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3D9712" w14:textId="54AE3E64" w:rsidR="00F8767E" w:rsidRPr="009443F7" w:rsidRDefault="00F8767E" w:rsidP="00F8767E">
            <w:pPr>
              <w:spacing w:line="240" w:lineRule="auto"/>
              <w:rPr>
                <w:color w:val="000000"/>
                <w:sz w:val="22"/>
                <w:szCs w:val="22"/>
              </w:rPr>
            </w:pPr>
            <w:r w:rsidRPr="009443F7">
              <w:rPr>
                <w:sz w:val="22"/>
                <w:szCs w:val="22"/>
              </w:rPr>
              <w:t>AL + LO</w:t>
            </w:r>
          </w:p>
        </w:tc>
        <w:tc>
          <w:tcPr>
            <w:tcW w:w="569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D93A59" w14:textId="412CDE67" w:rsidR="00F8767E" w:rsidRPr="009443F7" w:rsidRDefault="00F8767E" w:rsidP="00F8767E">
            <w:pPr>
              <w:spacing w:line="240" w:lineRule="auto"/>
              <w:rPr>
                <w:sz w:val="22"/>
                <w:szCs w:val="22"/>
              </w:rPr>
            </w:pPr>
            <w:r w:rsidRPr="009443F7">
              <w:rPr>
                <w:sz w:val="22"/>
                <w:szCs w:val="22"/>
              </w:rPr>
              <w:t>1.09% (6)</w:t>
            </w:r>
          </w:p>
        </w:tc>
        <w:tc>
          <w:tcPr>
            <w:tcW w:w="914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A04AA4" w14:textId="715CFBC4" w:rsidR="00F8767E" w:rsidRPr="009443F7" w:rsidRDefault="00F8767E" w:rsidP="00F8767E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443F7">
              <w:rPr>
                <w:sz w:val="22"/>
                <w:szCs w:val="22"/>
              </w:rPr>
              <w:t>1.22 (0.57, 1.12, 0.65, 1.99)</w:t>
            </w:r>
          </w:p>
        </w:tc>
        <w:tc>
          <w:tcPr>
            <w:tcW w:w="868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5C350B" w14:textId="1733930E" w:rsidR="00F8767E" w:rsidRPr="009443F7" w:rsidRDefault="00F8767E" w:rsidP="00F8767E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443F7">
              <w:rPr>
                <w:sz w:val="22"/>
                <w:szCs w:val="22"/>
              </w:rPr>
              <w:t>0.95 (0.62, 0.89, 0.08, 1.91)</w:t>
            </w:r>
          </w:p>
        </w:tc>
        <w:tc>
          <w:tcPr>
            <w:tcW w:w="900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6BBB11" w14:textId="731879EC" w:rsidR="00F8767E" w:rsidRPr="009443F7" w:rsidRDefault="00F8767E" w:rsidP="00F8767E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443F7">
              <w:rPr>
                <w:sz w:val="22"/>
                <w:szCs w:val="22"/>
              </w:rPr>
              <w:t>0.27 (0.23, 0.23, 0.03, 0.57)</w:t>
            </w:r>
          </w:p>
        </w:tc>
        <w:tc>
          <w:tcPr>
            <w:tcW w:w="901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F44D5F" w14:textId="3A82BA4B" w:rsidR="00F8767E" w:rsidRPr="009443F7" w:rsidRDefault="00F8767E" w:rsidP="00F8767E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443F7">
              <w:rPr>
                <w:color w:val="000000"/>
                <w:sz w:val="22"/>
                <w:szCs w:val="22"/>
              </w:rPr>
              <w:t>-</w:t>
            </w:r>
          </w:p>
        </w:tc>
      </w:tr>
      <w:tr w:rsidR="00F8767E" w:rsidRPr="009443F7" w14:paraId="4F049E06" w14:textId="77777777" w:rsidTr="36024EBA">
        <w:trPr>
          <w:trHeight w:val="300"/>
        </w:trPr>
        <w:tc>
          <w:tcPr>
            <w:tcW w:w="848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AE00316" w14:textId="7A463B3F" w:rsidR="00F8767E" w:rsidRPr="009443F7" w:rsidRDefault="00F8767E" w:rsidP="00F8767E">
            <w:pPr>
              <w:spacing w:line="240" w:lineRule="auto"/>
              <w:rPr>
                <w:color w:val="000000"/>
                <w:sz w:val="22"/>
                <w:szCs w:val="22"/>
              </w:rPr>
            </w:pPr>
            <w:r w:rsidRPr="009443F7">
              <w:rPr>
                <w:sz w:val="22"/>
                <w:szCs w:val="22"/>
              </w:rPr>
              <w:t>1L chemo + AL + LO</w:t>
            </w:r>
          </w:p>
        </w:tc>
        <w:tc>
          <w:tcPr>
            <w:tcW w:w="569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EE3375D" w14:textId="309D3583" w:rsidR="00F8767E" w:rsidRPr="009443F7" w:rsidRDefault="00F8767E" w:rsidP="00F8767E">
            <w:pPr>
              <w:spacing w:line="240" w:lineRule="auto"/>
              <w:rPr>
                <w:sz w:val="22"/>
                <w:szCs w:val="22"/>
              </w:rPr>
            </w:pPr>
            <w:r w:rsidRPr="009443F7">
              <w:rPr>
                <w:sz w:val="22"/>
                <w:szCs w:val="22"/>
              </w:rPr>
              <w:t>1.28% (7)</w:t>
            </w:r>
          </w:p>
        </w:tc>
        <w:tc>
          <w:tcPr>
            <w:tcW w:w="914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CFB27E" w14:textId="1A1AA9A0" w:rsidR="00F8767E" w:rsidRPr="009443F7" w:rsidRDefault="00F8767E" w:rsidP="00F8767E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443F7">
              <w:rPr>
                <w:sz w:val="22"/>
                <w:szCs w:val="22"/>
              </w:rPr>
              <w:t>0.89 (0.64, 0.85, 0.13, 1.98)</w:t>
            </w:r>
          </w:p>
        </w:tc>
        <w:tc>
          <w:tcPr>
            <w:tcW w:w="868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FF5F18" w14:textId="0BEA1A19" w:rsidR="00F8767E" w:rsidRPr="009443F7" w:rsidRDefault="00F8767E" w:rsidP="00F8767E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443F7">
              <w:rPr>
                <w:sz w:val="22"/>
                <w:szCs w:val="22"/>
              </w:rPr>
              <w:t>0.50 (0.60, 0.31, 0.08, 1.64)</w:t>
            </w:r>
          </w:p>
        </w:tc>
        <w:tc>
          <w:tcPr>
            <w:tcW w:w="900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EFF4F5" w14:textId="19D7A890" w:rsidR="00F8767E" w:rsidRPr="009443F7" w:rsidRDefault="00F8767E" w:rsidP="00F8767E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443F7">
              <w:rPr>
                <w:sz w:val="22"/>
                <w:szCs w:val="22"/>
              </w:rPr>
              <w:t>0.40 (0.37, 0.25, 0.05, 1.05)</w:t>
            </w:r>
          </w:p>
        </w:tc>
        <w:tc>
          <w:tcPr>
            <w:tcW w:w="901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9541A8" w14:textId="44319AD9" w:rsidR="00F8767E" w:rsidRPr="009443F7" w:rsidRDefault="00F8767E" w:rsidP="00F8767E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443F7">
              <w:rPr>
                <w:color w:val="000000"/>
                <w:sz w:val="22"/>
                <w:szCs w:val="22"/>
              </w:rPr>
              <w:t>-</w:t>
            </w:r>
          </w:p>
        </w:tc>
      </w:tr>
      <w:tr w:rsidR="004D339E" w:rsidRPr="009443F7" w14:paraId="25B08732" w14:textId="77777777" w:rsidTr="004D339E">
        <w:trPr>
          <w:trHeight w:val="300"/>
        </w:trPr>
        <w:tc>
          <w:tcPr>
            <w:tcW w:w="5000" w:type="pct"/>
            <w:gridSpan w:val="6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D58E0B0" w14:textId="7A07BA4B" w:rsidR="004D339E" w:rsidRPr="009443F7" w:rsidRDefault="004D339E" w:rsidP="004D339E">
            <w:pPr>
              <w:spacing w:line="240" w:lineRule="auto"/>
              <w:rPr>
                <w:color w:val="000000"/>
                <w:sz w:val="22"/>
                <w:szCs w:val="22"/>
              </w:rPr>
            </w:pPr>
            <w:r w:rsidRPr="009443F7">
              <w:rPr>
                <w:b/>
                <w:bCs/>
                <w:sz w:val="22"/>
                <w:szCs w:val="22"/>
              </w:rPr>
              <w:t>Three different ALK TKI</w:t>
            </w:r>
          </w:p>
        </w:tc>
      </w:tr>
      <w:tr w:rsidR="00F8767E" w:rsidRPr="009443F7" w14:paraId="702C5C27" w14:textId="77777777" w:rsidTr="36024EBA">
        <w:trPr>
          <w:trHeight w:val="510"/>
        </w:trPr>
        <w:tc>
          <w:tcPr>
            <w:tcW w:w="84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03F590B" w14:textId="735BC6AF" w:rsidR="00F8767E" w:rsidRPr="009443F7" w:rsidRDefault="00F8767E" w:rsidP="00F8767E">
            <w:pPr>
              <w:spacing w:line="240" w:lineRule="auto"/>
              <w:rPr>
                <w:sz w:val="22"/>
                <w:szCs w:val="22"/>
              </w:rPr>
            </w:pPr>
            <w:r w:rsidRPr="009443F7">
              <w:rPr>
                <w:sz w:val="22"/>
                <w:szCs w:val="22"/>
              </w:rPr>
              <w:t>CR+AL+LO</w:t>
            </w:r>
          </w:p>
        </w:tc>
        <w:tc>
          <w:tcPr>
            <w:tcW w:w="5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1947A03D" w14:textId="4EBF1B97" w:rsidR="00F8767E" w:rsidRPr="009443F7" w:rsidRDefault="00F8767E" w:rsidP="00F8767E">
            <w:pPr>
              <w:spacing w:line="240" w:lineRule="auto"/>
              <w:rPr>
                <w:sz w:val="22"/>
                <w:szCs w:val="22"/>
              </w:rPr>
            </w:pPr>
            <w:r w:rsidRPr="009443F7">
              <w:rPr>
                <w:sz w:val="22"/>
                <w:szCs w:val="22"/>
              </w:rPr>
              <w:t>1.28% (7)</w:t>
            </w:r>
          </w:p>
        </w:tc>
        <w:tc>
          <w:tcPr>
            <w:tcW w:w="91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BDB0233" w14:textId="14926053" w:rsidR="00F8767E" w:rsidRPr="009443F7" w:rsidRDefault="00F8767E" w:rsidP="00F8767E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443F7">
              <w:rPr>
                <w:sz w:val="22"/>
                <w:szCs w:val="22"/>
              </w:rPr>
              <w:t>2.88 (1.13, 2.36, 1.42, 4.36)</w:t>
            </w:r>
          </w:p>
        </w:tc>
        <w:tc>
          <w:tcPr>
            <w:tcW w:w="86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BF05605" w14:textId="4E861C47" w:rsidR="00F8767E" w:rsidRPr="009443F7" w:rsidRDefault="00F8767E" w:rsidP="00F8767E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443F7">
              <w:rPr>
                <w:sz w:val="22"/>
                <w:szCs w:val="22"/>
              </w:rPr>
              <w:t>1.12 (1.13, 1.02, 0.08, 3.39)</w:t>
            </w:r>
          </w:p>
        </w:tc>
        <w:tc>
          <w:tcPr>
            <w:tcW w:w="9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E20D4A8" w14:textId="7E4073C2" w:rsidR="00F8767E" w:rsidRPr="009443F7" w:rsidRDefault="00F8767E" w:rsidP="00F8767E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443F7">
              <w:rPr>
                <w:sz w:val="22"/>
                <w:szCs w:val="22"/>
              </w:rPr>
              <w:t>1.29 (0.69, 1.27, 0.22, 2.47)</w:t>
            </w:r>
          </w:p>
        </w:tc>
        <w:tc>
          <w:tcPr>
            <w:tcW w:w="90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C8B1EE1" w14:textId="09A5CD9E" w:rsidR="00F8767E" w:rsidRPr="009443F7" w:rsidRDefault="00F8767E" w:rsidP="00F8767E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443F7">
              <w:rPr>
                <w:sz w:val="22"/>
                <w:szCs w:val="22"/>
              </w:rPr>
              <w:t>0.47 (0.37, 0.33, 0.08, 1.05)</w:t>
            </w:r>
          </w:p>
        </w:tc>
      </w:tr>
      <w:tr w:rsidR="00F8767E" w:rsidRPr="009443F7" w14:paraId="7AB4460E" w14:textId="77777777" w:rsidTr="36024EBA">
        <w:trPr>
          <w:trHeight w:val="510"/>
        </w:trPr>
        <w:tc>
          <w:tcPr>
            <w:tcW w:w="848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0D829C5" w14:textId="22E22FDF" w:rsidR="00F8767E" w:rsidRPr="009443F7" w:rsidRDefault="00F8767E" w:rsidP="00F8767E">
            <w:pPr>
              <w:spacing w:line="240" w:lineRule="auto"/>
              <w:rPr>
                <w:sz w:val="22"/>
                <w:szCs w:val="22"/>
              </w:rPr>
            </w:pPr>
            <w:r w:rsidRPr="009443F7">
              <w:rPr>
                <w:sz w:val="22"/>
                <w:szCs w:val="22"/>
              </w:rPr>
              <w:t>CR+CE+AL</w:t>
            </w:r>
          </w:p>
        </w:tc>
        <w:tc>
          <w:tcPr>
            <w:tcW w:w="569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14:paraId="2FC75018" w14:textId="09F7BE9E" w:rsidR="00F8767E" w:rsidRPr="009443F7" w:rsidRDefault="00F8767E" w:rsidP="00F8767E">
            <w:pPr>
              <w:spacing w:line="240" w:lineRule="auto"/>
              <w:rPr>
                <w:sz w:val="22"/>
                <w:szCs w:val="22"/>
              </w:rPr>
            </w:pPr>
            <w:r w:rsidRPr="009443F7">
              <w:rPr>
                <w:sz w:val="22"/>
                <w:szCs w:val="22"/>
              </w:rPr>
              <w:t>2.00% (11)</w:t>
            </w:r>
          </w:p>
        </w:tc>
        <w:tc>
          <w:tcPr>
            <w:tcW w:w="914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</w:tcPr>
          <w:p w14:paraId="0C58875B" w14:textId="00585951" w:rsidR="00F8767E" w:rsidRPr="009443F7" w:rsidRDefault="00F8767E" w:rsidP="00F8767E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443F7">
              <w:rPr>
                <w:sz w:val="22"/>
                <w:szCs w:val="22"/>
              </w:rPr>
              <w:t>2.39 (1.65, 2.00, 0.27, 5.80)</w:t>
            </w:r>
          </w:p>
        </w:tc>
        <w:tc>
          <w:tcPr>
            <w:tcW w:w="868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</w:tcPr>
          <w:p w14:paraId="3B4D7158" w14:textId="58672874" w:rsidR="00F8767E" w:rsidRPr="009443F7" w:rsidRDefault="00F8767E" w:rsidP="00F8767E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443F7">
              <w:rPr>
                <w:sz w:val="22"/>
                <w:szCs w:val="22"/>
              </w:rPr>
              <w:t>0.70 (0.38, 0.73, 0.15, 1.21)</w:t>
            </w:r>
          </w:p>
        </w:tc>
        <w:tc>
          <w:tcPr>
            <w:tcW w:w="900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</w:tcPr>
          <w:p w14:paraId="25021B28" w14:textId="3EF7DDE4" w:rsidR="00F8767E" w:rsidRPr="009443F7" w:rsidRDefault="00F8767E" w:rsidP="00F8767E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443F7">
              <w:rPr>
                <w:sz w:val="22"/>
                <w:szCs w:val="22"/>
              </w:rPr>
              <w:t>0.85 (0.81, 0.59, 0.08, 2.58)</w:t>
            </w:r>
          </w:p>
        </w:tc>
        <w:tc>
          <w:tcPr>
            <w:tcW w:w="901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</w:tcPr>
          <w:p w14:paraId="5CD88D5E" w14:textId="46085742" w:rsidR="00F8767E" w:rsidRPr="009443F7" w:rsidRDefault="00F8767E" w:rsidP="00F8767E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443F7">
              <w:rPr>
                <w:sz w:val="22"/>
                <w:szCs w:val="22"/>
              </w:rPr>
              <w:t>0.85 (0.90, 0.29, 0.04, 2.35)</w:t>
            </w:r>
          </w:p>
        </w:tc>
      </w:tr>
      <w:tr w:rsidR="00F8767E" w:rsidRPr="009443F7" w14:paraId="620D1081" w14:textId="77777777" w:rsidTr="004D339E">
        <w:trPr>
          <w:trHeight w:val="510"/>
        </w:trPr>
        <w:tc>
          <w:tcPr>
            <w:tcW w:w="84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F09167" w14:textId="46F43F2F" w:rsidR="00F8767E" w:rsidRPr="009443F7" w:rsidRDefault="00F8767E" w:rsidP="00F8767E">
            <w:pPr>
              <w:spacing w:line="240" w:lineRule="auto"/>
              <w:rPr>
                <w:sz w:val="22"/>
                <w:szCs w:val="22"/>
              </w:rPr>
            </w:pPr>
            <w:r w:rsidRPr="009443F7">
              <w:rPr>
                <w:sz w:val="22"/>
                <w:szCs w:val="22"/>
              </w:rPr>
              <w:lastRenderedPageBreak/>
              <w:t>1L chemo + CR+CE+AL</w:t>
            </w:r>
          </w:p>
        </w:tc>
        <w:tc>
          <w:tcPr>
            <w:tcW w:w="569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07023F" w14:textId="0887D48B" w:rsidR="00F8767E" w:rsidRPr="009443F7" w:rsidRDefault="00F8767E" w:rsidP="00F8767E">
            <w:pPr>
              <w:spacing w:line="240" w:lineRule="auto"/>
              <w:rPr>
                <w:sz w:val="22"/>
                <w:szCs w:val="22"/>
              </w:rPr>
            </w:pPr>
            <w:r w:rsidRPr="009443F7">
              <w:rPr>
                <w:sz w:val="22"/>
                <w:szCs w:val="22"/>
              </w:rPr>
              <w:t>1.09% (6)</w:t>
            </w:r>
          </w:p>
        </w:tc>
        <w:tc>
          <w:tcPr>
            <w:tcW w:w="914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EDFF09" w14:textId="5DF197A9" w:rsidR="00F8767E" w:rsidRPr="009443F7" w:rsidRDefault="00F8767E" w:rsidP="00F8767E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443F7">
              <w:rPr>
                <w:sz w:val="22"/>
                <w:szCs w:val="22"/>
              </w:rPr>
              <w:t>3.34 (1.01, 3.26, 2.13, 4.84)</w:t>
            </w:r>
          </w:p>
        </w:tc>
        <w:tc>
          <w:tcPr>
            <w:tcW w:w="868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5DAF13" w14:textId="18540CF5" w:rsidR="00F8767E" w:rsidRPr="009443F7" w:rsidRDefault="00F8767E" w:rsidP="00F8767E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443F7">
              <w:rPr>
                <w:sz w:val="22"/>
                <w:szCs w:val="22"/>
              </w:rPr>
              <w:t>1.12 (0.63, 1.16, 0.41, 2.03)</w:t>
            </w:r>
          </w:p>
        </w:tc>
        <w:tc>
          <w:tcPr>
            <w:tcW w:w="900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12253A" w14:textId="3470E457" w:rsidR="00F8767E" w:rsidRPr="009443F7" w:rsidRDefault="00F8767E" w:rsidP="00F8767E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443F7">
              <w:rPr>
                <w:sz w:val="22"/>
                <w:szCs w:val="22"/>
              </w:rPr>
              <w:t>1.53 (1.31, 1.06, 0.08, 3.52)</w:t>
            </w:r>
          </w:p>
        </w:tc>
        <w:tc>
          <w:tcPr>
            <w:tcW w:w="901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2AD3D4" w14:textId="69F4A1B7" w:rsidR="00F8767E" w:rsidRPr="009443F7" w:rsidRDefault="00F8767E" w:rsidP="00F8767E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443F7">
              <w:rPr>
                <w:sz w:val="22"/>
                <w:szCs w:val="22"/>
              </w:rPr>
              <w:t>0.68 (1.07, 0.29, 0.01, 2.82)</w:t>
            </w:r>
          </w:p>
        </w:tc>
      </w:tr>
      <w:tr w:rsidR="004D339E" w:rsidRPr="009443F7" w14:paraId="44E96DAE" w14:textId="77777777" w:rsidTr="004D339E">
        <w:trPr>
          <w:trHeight w:val="510"/>
        </w:trPr>
        <w:tc>
          <w:tcPr>
            <w:tcW w:w="5000" w:type="pct"/>
            <w:gridSpan w:val="6"/>
            <w:tcBorders>
              <w:top w:val="single" w:sz="4" w:space="0" w:color="auto"/>
            </w:tcBorders>
            <w:shd w:val="clear" w:color="auto" w:fill="auto"/>
          </w:tcPr>
          <w:p w14:paraId="20B117C4" w14:textId="413B1197" w:rsidR="004D339E" w:rsidRPr="004D339E" w:rsidRDefault="004D339E" w:rsidP="004D339E">
            <w:r>
              <w:t xml:space="preserve">*Sequences with fewer than 5 patients are not shown: </w:t>
            </w:r>
            <w:r w:rsidRPr="002425DD">
              <w:t>CE, CR+BR, 1L chemo + CR+BR, 1L chemo + AL+BR*, AL + CE, 1L chemo + AL + CE, CE+AL, 1L chemo + CE+AL, CE+BR, 1L chemo + CE+BR, CE + LO, 1L chemo + CE + LO, CR+AL+CE, 1L chemo + CR+AL+CE, 1L chemo + CR+AL+LO, CR+AL+BR, 1L chemo + CR+AL+BR, CR+CE+LO, 1L chemo + CR+CE+LO, CR+CE+BR, 1L chemo + CR+CE+BR, CR+BR+AL, 1L chemo + CR+BR+AL, CR+BR+LO, 1L chemo + CR+BR+LO, AL+BR+LO, 1L chemo + AL+BR+LO, AL+LO+BR, 1L chemo + AL+LO+BR, AL+LO+CE, 1L chemo + AL+LO+CE, CE+AL+LO, 1L chemo + CE+AL+LO, CE+AL+BR, 1L chemo + CE+AL+B</w:t>
            </w:r>
          </w:p>
        </w:tc>
      </w:tr>
    </w:tbl>
    <w:p w14:paraId="3CA13605" w14:textId="06720AFF" w:rsidR="00A569C1" w:rsidRPr="009531F4" w:rsidRDefault="00A569C1" w:rsidP="004D339E"/>
    <w:sectPr w:rsidR="00A569C1" w:rsidRPr="009531F4" w:rsidSect="004B0F98">
      <w:pgSz w:w="11906" w:h="16838"/>
      <w:pgMar w:top="1134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7B9D06" w14:textId="77777777" w:rsidR="00A7126F" w:rsidRDefault="00A7126F" w:rsidP="002F26B2">
      <w:pPr>
        <w:spacing w:line="240" w:lineRule="auto"/>
      </w:pPr>
      <w:r>
        <w:separator/>
      </w:r>
    </w:p>
  </w:endnote>
  <w:endnote w:type="continuationSeparator" w:id="0">
    <w:p w14:paraId="1555C412" w14:textId="77777777" w:rsidR="00A7126F" w:rsidRDefault="00A7126F" w:rsidP="002F26B2">
      <w:pPr>
        <w:spacing w:line="240" w:lineRule="auto"/>
      </w:pPr>
      <w:r>
        <w:continuationSeparator/>
      </w:r>
    </w:p>
  </w:endnote>
  <w:endnote w:type="continuationNotice" w:id="1">
    <w:p w14:paraId="08610B48" w14:textId="77777777" w:rsidR="00A7126F" w:rsidRDefault="00A7126F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384E67" w14:textId="77777777" w:rsidR="00A7126F" w:rsidRDefault="00A7126F" w:rsidP="002F26B2">
      <w:pPr>
        <w:spacing w:line="240" w:lineRule="auto"/>
      </w:pPr>
      <w:r>
        <w:separator/>
      </w:r>
    </w:p>
  </w:footnote>
  <w:footnote w:type="continuationSeparator" w:id="0">
    <w:p w14:paraId="2D1E173A" w14:textId="77777777" w:rsidR="00A7126F" w:rsidRDefault="00A7126F" w:rsidP="002F26B2">
      <w:pPr>
        <w:spacing w:line="240" w:lineRule="auto"/>
      </w:pPr>
      <w:r>
        <w:continuationSeparator/>
      </w:r>
    </w:p>
  </w:footnote>
  <w:footnote w:type="continuationNotice" w:id="1">
    <w:p w14:paraId="6FFD5A1E" w14:textId="77777777" w:rsidR="00A7126F" w:rsidRDefault="00A7126F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C94D17" w14:textId="0729D15B" w:rsidR="004D339E" w:rsidRDefault="004D339E">
    <w:pPr>
      <w:pStyle w:val="Header"/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bookmark int2:bookmarkName="_Int_QXKTsmcE" int2:invalidationBookmarkName="" int2:hashCode="z/pQoyyxOiQNcF" int2:id="hAKSsEgB">
      <int2:state int2:value="Rejected" int2:type="LegacyProofing"/>
    </int2:bookmark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5D0C07"/>
    <w:multiLevelType w:val="hybridMultilevel"/>
    <w:tmpl w:val="4CA02766"/>
    <w:lvl w:ilvl="0" w:tplc="79367BA0">
      <w:start w:val="1"/>
      <w:numFmt w:val="decimal"/>
      <w:pStyle w:val="Numberedlist"/>
      <w:lvlText w:val="(%1)"/>
      <w:lvlJc w:val="right"/>
      <w:pPr>
        <w:ind w:left="720" w:hanging="153"/>
      </w:pPr>
      <w:rPr>
        <w:rFonts w:hint="default"/>
      </w:rPr>
    </w:lvl>
    <w:lvl w:ilvl="1" w:tplc="FE3AC208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77E4D7DE">
      <w:start w:val="1"/>
      <w:numFmt w:val="lowerRoman"/>
      <w:lvlText w:val="(%3)"/>
      <w:lvlJc w:val="right"/>
      <w:pPr>
        <w:ind w:left="2160" w:hanging="180"/>
      </w:pPr>
      <w:rPr>
        <w:rFonts w:hint="default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D96BF8"/>
    <w:multiLevelType w:val="hybridMultilevel"/>
    <w:tmpl w:val="76D2C65A"/>
    <w:lvl w:ilvl="0" w:tplc="0456C424">
      <w:start w:val="1"/>
      <w:numFmt w:val="bullet"/>
      <w:pStyle w:val="Bulletedlis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10"/>
  <w:proofState w:spelling="clean" w:grammar="clean"/>
  <w:attachedTemplate r:id="rId1"/>
  <w:linkStyle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A3MjS3MDMxMzU0MjRR0lEKTi0uzszPAykwqQUApNXwNywAAAA="/>
    <w:docVar w:name="EN.InstantFormat" w:val="&lt;ENInstantFormat&gt;&lt;Enabled&gt;0&lt;/Enabled&gt;&lt;ScanUnformatted&gt;1&lt;/ScanUnformatted&gt;&lt;ScanChanges&gt;1&lt;/ScanChanges&gt;&lt;Suspended&gt;0&lt;/Suspended&gt;&lt;/ENInstantFormat&gt;"/>
    <w:docVar w:name="EN.Layout" w:val="&lt;ENLayout&gt;&lt;Style&gt;Numbered&lt;/Style&gt;&lt;LeftDelim&gt;{&lt;/LeftDelim&gt;&lt;RightDelim&gt;}&lt;/RightDelim&gt;&lt;FontName&gt;Calibri&lt;/FontName&gt;&lt;FontSize&gt;11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HyperlinksEnabled&gt;0&lt;/HyperlinksEnabled&gt;&lt;HyperlinksVisible&gt;0&lt;/HyperlinksVisible&gt;&lt;EnableBibliographyCategories&gt;0&lt;/EnableBibliographyCategories&gt;&lt;/ENLayout&gt;"/>
    <w:docVar w:name="EN.Libraries" w:val="&lt;Libraries&gt;&lt;item db-id=&quot;eefdvxxdw5ddzae0dd7vzrrgwd9t29x5r5zp&quot;&gt;Library manus 1725&lt;record-ids&gt;&lt;item&gt;7&lt;/item&gt;&lt;item&gt;8&lt;/item&gt;&lt;item&gt;11&lt;/item&gt;&lt;item&gt;12&lt;/item&gt;&lt;item&gt;13&lt;/item&gt;&lt;item&gt;23&lt;/item&gt;&lt;item&gt;24&lt;/item&gt;&lt;item&gt;27&lt;/item&gt;&lt;item&gt;29&lt;/item&gt;&lt;item&gt;30&lt;/item&gt;&lt;item&gt;31&lt;/item&gt;&lt;item&gt;32&lt;/item&gt;&lt;item&gt;33&lt;/item&gt;&lt;item&gt;41&lt;/item&gt;&lt;item&gt;42&lt;/item&gt;&lt;item&gt;43&lt;/item&gt;&lt;item&gt;44&lt;/item&gt;&lt;item&gt;45&lt;/item&gt;&lt;item&gt;46&lt;/item&gt;&lt;/record-ids&gt;&lt;/item&gt;&lt;/Libraries&gt;"/>
  </w:docVars>
  <w:rsids>
    <w:rsidRoot w:val="00B965AC"/>
    <w:rsid w:val="000038F8"/>
    <w:rsid w:val="00003F06"/>
    <w:rsid w:val="00004C1F"/>
    <w:rsid w:val="00005BD7"/>
    <w:rsid w:val="00007802"/>
    <w:rsid w:val="00007D0D"/>
    <w:rsid w:val="00013E1C"/>
    <w:rsid w:val="0001427E"/>
    <w:rsid w:val="00017385"/>
    <w:rsid w:val="000201D5"/>
    <w:rsid w:val="00021588"/>
    <w:rsid w:val="0002233A"/>
    <w:rsid w:val="00022428"/>
    <w:rsid w:val="00024DCF"/>
    <w:rsid w:val="00031022"/>
    <w:rsid w:val="0003143B"/>
    <w:rsid w:val="00032469"/>
    <w:rsid w:val="00033BF0"/>
    <w:rsid w:val="00034F35"/>
    <w:rsid w:val="000433DE"/>
    <w:rsid w:val="0004543C"/>
    <w:rsid w:val="00045CE3"/>
    <w:rsid w:val="000470F5"/>
    <w:rsid w:val="00047744"/>
    <w:rsid w:val="00050947"/>
    <w:rsid w:val="00050E70"/>
    <w:rsid w:val="00052396"/>
    <w:rsid w:val="00052F6D"/>
    <w:rsid w:val="000537AB"/>
    <w:rsid w:val="00053F2B"/>
    <w:rsid w:val="00060F3F"/>
    <w:rsid w:val="00063F70"/>
    <w:rsid w:val="00064BA5"/>
    <w:rsid w:val="000716B5"/>
    <w:rsid w:val="00072D37"/>
    <w:rsid w:val="00073A7B"/>
    <w:rsid w:val="0007427E"/>
    <w:rsid w:val="00076C21"/>
    <w:rsid w:val="000811D3"/>
    <w:rsid w:val="00081DC7"/>
    <w:rsid w:val="000831F4"/>
    <w:rsid w:val="00083874"/>
    <w:rsid w:val="00084358"/>
    <w:rsid w:val="00084401"/>
    <w:rsid w:val="0008497B"/>
    <w:rsid w:val="00085272"/>
    <w:rsid w:val="00085FC7"/>
    <w:rsid w:val="00091288"/>
    <w:rsid w:val="00096501"/>
    <w:rsid w:val="000A25E9"/>
    <w:rsid w:val="000A26DF"/>
    <w:rsid w:val="000A6500"/>
    <w:rsid w:val="000B0A9B"/>
    <w:rsid w:val="000B2ADD"/>
    <w:rsid w:val="000B6CA2"/>
    <w:rsid w:val="000B7EB8"/>
    <w:rsid w:val="000C0FF9"/>
    <w:rsid w:val="000C18D5"/>
    <w:rsid w:val="000C1D56"/>
    <w:rsid w:val="000C2D80"/>
    <w:rsid w:val="000C3270"/>
    <w:rsid w:val="000C4941"/>
    <w:rsid w:val="000C4CB3"/>
    <w:rsid w:val="000C4D53"/>
    <w:rsid w:val="000D1279"/>
    <w:rsid w:val="000D2918"/>
    <w:rsid w:val="000D45BB"/>
    <w:rsid w:val="000D63C8"/>
    <w:rsid w:val="000D7CB0"/>
    <w:rsid w:val="000E02D9"/>
    <w:rsid w:val="000E0327"/>
    <w:rsid w:val="000E1E9E"/>
    <w:rsid w:val="000E5074"/>
    <w:rsid w:val="000E61B3"/>
    <w:rsid w:val="000F13F9"/>
    <w:rsid w:val="000F1778"/>
    <w:rsid w:val="000F24D9"/>
    <w:rsid w:val="000F36EF"/>
    <w:rsid w:val="000F4067"/>
    <w:rsid w:val="000F41E7"/>
    <w:rsid w:val="000F4DDD"/>
    <w:rsid w:val="000F7580"/>
    <w:rsid w:val="00104D68"/>
    <w:rsid w:val="00106119"/>
    <w:rsid w:val="00106746"/>
    <w:rsid w:val="0011270F"/>
    <w:rsid w:val="00113F16"/>
    <w:rsid w:val="0011520E"/>
    <w:rsid w:val="00115B65"/>
    <w:rsid w:val="00116043"/>
    <w:rsid w:val="001172FE"/>
    <w:rsid w:val="00120B8B"/>
    <w:rsid w:val="001213D7"/>
    <w:rsid w:val="00124D82"/>
    <w:rsid w:val="00126741"/>
    <w:rsid w:val="001274E9"/>
    <w:rsid w:val="001309C7"/>
    <w:rsid w:val="00133531"/>
    <w:rsid w:val="00134508"/>
    <w:rsid w:val="00140935"/>
    <w:rsid w:val="001409D5"/>
    <w:rsid w:val="00140BDD"/>
    <w:rsid w:val="00143258"/>
    <w:rsid w:val="0014517C"/>
    <w:rsid w:val="00147537"/>
    <w:rsid w:val="00147573"/>
    <w:rsid w:val="00147EBE"/>
    <w:rsid w:val="0015184A"/>
    <w:rsid w:val="00152194"/>
    <w:rsid w:val="00152DF0"/>
    <w:rsid w:val="00153C79"/>
    <w:rsid w:val="00155677"/>
    <w:rsid w:val="001558D2"/>
    <w:rsid w:val="0015617C"/>
    <w:rsid w:val="001577AA"/>
    <w:rsid w:val="00157D39"/>
    <w:rsid w:val="001605A1"/>
    <w:rsid w:val="001605BC"/>
    <w:rsid w:val="00163975"/>
    <w:rsid w:val="001646AE"/>
    <w:rsid w:val="00164C49"/>
    <w:rsid w:val="00165F75"/>
    <w:rsid w:val="001661B5"/>
    <w:rsid w:val="00166C92"/>
    <w:rsid w:val="00167D07"/>
    <w:rsid w:val="00167D9C"/>
    <w:rsid w:val="00170AE7"/>
    <w:rsid w:val="00173D1A"/>
    <w:rsid w:val="00175EBE"/>
    <w:rsid w:val="00176411"/>
    <w:rsid w:val="00176903"/>
    <w:rsid w:val="00177B39"/>
    <w:rsid w:val="00180FBC"/>
    <w:rsid w:val="0018118B"/>
    <w:rsid w:val="0018204E"/>
    <w:rsid w:val="001861AF"/>
    <w:rsid w:val="00187D63"/>
    <w:rsid w:val="0019254C"/>
    <w:rsid w:val="00193C45"/>
    <w:rsid w:val="00195735"/>
    <w:rsid w:val="00196474"/>
    <w:rsid w:val="001A27D8"/>
    <w:rsid w:val="001A4EBB"/>
    <w:rsid w:val="001B0A81"/>
    <w:rsid w:val="001B0C86"/>
    <w:rsid w:val="001B20CD"/>
    <w:rsid w:val="001B2275"/>
    <w:rsid w:val="001B22F5"/>
    <w:rsid w:val="001B4B71"/>
    <w:rsid w:val="001B6264"/>
    <w:rsid w:val="001B6D83"/>
    <w:rsid w:val="001C072E"/>
    <w:rsid w:val="001C1205"/>
    <w:rsid w:val="001C6A68"/>
    <w:rsid w:val="001C6D30"/>
    <w:rsid w:val="001D00FA"/>
    <w:rsid w:val="001D08D7"/>
    <w:rsid w:val="001D2400"/>
    <w:rsid w:val="001D2838"/>
    <w:rsid w:val="001D6E40"/>
    <w:rsid w:val="001D733D"/>
    <w:rsid w:val="001E39F4"/>
    <w:rsid w:val="001E60B8"/>
    <w:rsid w:val="001E6250"/>
    <w:rsid w:val="001E7BD0"/>
    <w:rsid w:val="001F0223"/>
    <w:rsid w:val="001F08EA"/>
    <w:rsid w:val="001F237F"/>
    <w:rsid w:val="001F3305"/>
    <w:rsid w:val="001F38D3"/>
    <w:rsid w:val="001F5D3C"/>
    <w:rsid w:val="002027B6"/>
    <w:rsid w:val="00202E1A"/>
    <w:rsid w:val="00203299"/>
    <w:rsid w:val="00205C1E"/>
    <w:rsid w:val="0020758D"/>
    <w:rsid w:val="002104F7"/>
    <w:rsid w:val="00211007"/>
    <w:rsid w:val="00211C7A"/>
    <w:rsid w:val="00211CA7"/>
    <w:rsid w:val="002123DB"/>
    <w:rsid w:val="002129D0"/>
    <w:rsid w:val="002134FC"/>
    <w:rsid w:val="00213969"/>
    <w:rsid w:val="0021725D"/>
    <w:rsid w:val="00220B69"/>
    <w:rsid w:val="0022127D"/>
    <w:rsid w:val="00222473"/>
    <w:rsid w:val="00223920"/>
    <w:rsid w:val="00226A1A"/>
    <w:rsid w:val="00230BF8"/>
    <w:rsid w:val="0023129C"/>
    <w:rsid w:val="00231F80"/>
    <w:rsid w:val="00232009"/>
    <w:rsid w:val="002329D3"/>
    <w:rsid w:val="00232A6E"/>
    <w:rsid w:val="002364D4"/>
    <w:rsid w:val="00236828"/>
    <w:rsid w:val="00237669"/>
    <w:rsid w:val="002401B1"/>
    <w:rsid w:val="00240B87"/>
    <w:rsid w:val="002425DD"/>
    <w:rsid w:val="00242B8F"/>
    <w:rsid w:val="002447FF"/>
    <w:rsid w:val="002448F6"/>
    <w:rsid w:val="00244C17"/>
    <w:rsid w:val="002502AB"/>
    <w:rsid w:val="00250E3A"/>
    <w:rsid w:val="00251CD8"/>
    <w:rsid w:val="0025255D"/>
    <w:rsid w:val="002528AF"/>
    <w:rsid w:val="00254BCB"/>
    <w:rsid w:val="00254D21"/>
    <w:rsid w:val="002551E8"/>
    <w:rsid w:val="00257184"/>
    <w:rsid w:val="002617F1"/>
    <w:rsid w:val="00262087"/>
    <w:rsid w:val="002625D5"/>
    <w:rsid w:val="00270C48"/>
    <w:rsid w:val="002716F9"/>
    <w:rsid w:val="00271D10"/>
    <w:rsid w:val="002735B3"/>
    <w:rsid w:val="002753E6"/>
    <w:rsid w:val="002753EE"/>
    <w:rsid w:val="00275735"/>
    <w:rsid w:val="002757C2"/>
    <w:rsid w:val="002765F6"/>
    <w:rsid w:val="00281D9D"/>
    <w:rsid w:val="00282070"/>
    <w:rsid w:val="00282DDD"/>
    <w:rsid w:val="002838B4"/>
    <w:rsid w:val="00284A17"/>
    <w:rsid w:val="002871C7"/>
    <w:rsid w:val="00287F28"/>
    <w:rsid w:val="00287F37"/>
    <w:rsid w:val="002930EC"/>
    <w:rsid w:val="00294CC3"/>
    <w:rsid w:val="002954A7"/>
    <w:rsid w:val="002A4E34"/>
    <w:rsid w:val="002B0BE2"/>
    <w:rsid w:val="002B0FE3"/>
    <w:rsid w:val="002B172F"/>
    <w:rsid w:val="002B3AC2"/>
    <w:rsid w:val="002B401B"/>
    <w:rsid w:val="002B4400"/>
    <w:rsid w:val="002B748A"/>
    <w:rsid w:val="002B77DB"/>
    <w:rsid w:val="002C0496"/>
    <w:rsid w:val="002C284B"/>
    <w:rsid w:val="002C319A"/>
    <w:rsid w:val="002C3614"/>
    <w:rsid w:val="002C72A1"/>
    <w:rsid w:val="002D10B4"/>
    <w:rsid w:val="002D22EB"/>
    <w:rsid w:val="002D42B1"/>
    <w:rsid w:val="002D4675"/>
    <w:rsid w:val="002D5482"/>
    <w:rsid w:val="002D54D4"/>
    <w:rsid w:val="002D67DC"/>
    <w:rsid w:val="002D697F"/>
    <w:rsid w:val="002D7E0A"/>
    <w:rsid w:val="002D7FD7"/>
    <w:rsid w:val="002E27F4"/>
    <w:rsid w:val="002E27F7"/>
    <w:rsid w:val="002E5BA7"/>
    <w:rsid w:val="002E774E"/>
    <w:rsid w:val="002F0497"/>
    <w:rsid w:val="002F26B2"/>
    <w:rsid w:val="002F45D1"/>
    <w:rsid w:val="002F4BC9"/>
    <w:rsid w:val="002F60E4"/>
    <w:rsid w:val="002F7355"/>
    <w:rsid w:val="002F7779"/>
    <w:rsid w:val="003017D3"/>
    <w:rsid w:val="00303820"/>
    <w:rsid w:val="003046A6"/>
    <w:rsid w:val="00304B9D"/>
    <w:rsid w:val="00305033"/>
    <w:rsid w:val="00305EFD"/>
    <w:rsid w:val="00310432"/>
    <w:rsid w:val="00310845"/>
    <w:rsid w:val="00311AE5"/>
    <w:rsid w:val="00312259"/>
    <w:rsid w:val="00313A3C"/>
    <w:rsid w:val="00317B99"/>
    <w:rsid w:val="00322799"/>
    <w:rsid w:val="00330C51"/>
    <w:rsid w:val="00331581"/>
    <w:rsid w:val="00331951"/>
    <w:rsid w:val="00333366"/>
    <w:rsid w:val="00333BA6"/>
    <w:rsid w:val="00333E1E"/>
    <w:rsid w:val="00334363"/>
    <w:rsid w:val="0033481D"/>
    <w:rsid w:val="0033645E"/>
    <w:rsid w:val="0033657D"/>
    <w:rsid w:val="00341585"/>
    <w:rsid w:val="00341F9F"/>
    <w:rsid w:val="003461A6"/>
    <w:rsid w:val="00346ABE"/>
    <w:rsid w:val="00350791"/>
    <w:rsid w:val="00350A7E"/>
    <w:rsid w:val="00350EFE"/>
    <w:rsid w:val="00351544"/>
    <w:rsid w:val="0035234A"/>
    <w:rsid w:val="003614DA"/>
    <w:rsid w:val="00362965"/>
    <w:rsid w:val="003629F6"/>
    <w:rsid w:val="003660C0"/>
    <w:rsid w:val="00367CA7"/>
    <w:rsid w:val="003728C8"/>
    <w:rsid w:val="00372A26"/>
    <w:rsid w:val="00373BA3"/>
    <w:rsid w:val="00374546"/>
    <w:rsid w:val="00375376"/>
    <w:rsid w:val="00376242"/>
    <w:rsid w:val="003779F5"/>
    <w:rsid w:val="003800C8"/>
    <w:rsid w:val="00381246"/>
    <w:rsid w:val="00381E08"/>
    <w:rsid w:val="003820F4"/>
    <w:rsid w:val="00382C53"/>
    <w:rsid w:val="003830A8"/>
    <w:rsid w:val="00383452"/>
    <w:rsid w:val="00386D6D"/>
    <w:rsid w:val="003872A7"/>
    <w:rsid w:val="003876AB"/>
    <w:rsid w:val="00391A7B"/>
    <w:rsid w:val="003923B6"/>
    <w:rsid w:val="00393643"/>
    <w:rsid w:val="0039435D"/>
    <w:rsid w:val="00395026"/>
    <w:rsid w:val="00395680"/>
    <w:rsid w:val="003971ED"/>
    <w:rsid w:val="003A38A3"/>
    <w:rsid w:val="003A4DF4"/>
    <w:rsid w:val="003A532B"/>
    <w:rsid w:val="003B54B7"/>
    <w:rsid w:val="003B5ADD"/>
    <w:rsid w:val="003B5DC1"/>
    <w:rsid w:val="003C0067"/>
    <w:rsid w:val="003C1843"/>
    <w:rsid w:val="003C40FE"/>
    <w:rsid w:val="003C4669"/>
    <w:rsid w:val="003C6A37"/>
    <w:rsid w:val="003C73BF"/>
    <w:rsid w:val="003C74C8"/>
    <w:rsid w:val="003D02B1"/>
    <w:rsid w:val="003D156E"/>
    <w:rsid w:val="003D186C"/>
    <w:rsid w:val="003D2D76"/>
    <w:rsid w:val="003D3336"/>
    <w:rsid w:val="003D3E9E"/>
    <w:rsid w:val="003D42B3"/>
    <w:rsid w:val="003D49E5"/>
    <w:rsid w:val="003D6802"/>
    <w:rsid w:val="003E1585"/>
    <w:rsid w:val="003E3DC0"/>
    <w:rsid w:val="003E40BC"/>
    <w:rsid w:val="003E4DB6"/>
    <w:rsid w:val="003E5AE0"/>
    <w:rsid w:val="003E5BED"/>
    <w:rsid w:val="003F1405"/>
    <w:rsid w:val="003F20A8"/>
    <w:rsid w:val="003F28F2"/>
    <w:rsid w:val="003F6436"/>
    <w:rsid w:val="003F7170"/>
    <w:rsid w:val="00400AB9"/>
    <w:rsid w:val="00402A1F"/>
    <w:rsid w:val="004102EC"/>
    <w:rsid w:val="0041065F"/>
    <w:rsid w:val="00411778"/>
    <w:rsid w:val="00413666"/>
    <w:rsid w:val="00417685"/>
    <w:rsid w:val="004214CE"/>
    <w:rsid w:val="00421C65"/>
    <w:rsid w:val="00422AE7"/>
    <w:rsid w:val="00422BED"/>
    <w:rsid w:val="00426C43"/>
    <w:rsid w:val="00427AEF"/>
    <w:rsid w:val="00427C8F"/>
    <w:rsid w:val="00430B29"/>
    <w:rsid w:val="00432422"/>
    <w:rsid w:val="00432DFD"/>
    <w:rsid w:val="00433D2C"/>
    <w:rsid w:val="004345FD"/>
    <w:rsid w:val="004347C0"/>
    <w:rsid w:val="00436469"/>
    <w:rsid w:val="00440780"/>
    <w:rsid w:val="004420C8"/>
    <w:rsid w:val="00444EED"/>
    <w:rsid w:val="00445684"/>
    <w:rsid w:val="00446B72"/>
    <w:rsid w:val="00450AD1"/>
    <w:rsid w:val="00451C97"/>
    <w:rsid w:val="0045290C"/>
    <w:rsid w:val="00452FFE"/>
    <w:rsid w:val="00457FE1"/>
    <w:rsid w:val="0046035F"/>
    <w:rsid w:val="00461F58"/>
    <w:rsid w:val="00467FC9"/>
    <w:rsid w:val="0047048D"/>
    <w:rsid w:val="00470857"/>
    <w:rsid w:val="004714C1"/>
    <w:rsid w:val="004723F6"/>
    <w:rsid w:val="00472B2B"/>
    <w:rsid w:val="00472B8A"/>
    <w:rsid w:val="00475EFD"/>
    <w:rsid w:val="00476AE3"/>
    <w:rsid w:val="00480588"/>
    <w:rsid w:val="0048087D"/>
    <w:rsid w:val="004812ED"/>
    <w:rsid w:val="00482304"/>
    <w:rsid w:val="00482D62"/>
    <w:rsid w:val="00484853"/>
    <w:rsid w:val="004904CC"/>
    <w:rsid w:val="00491AE2"/>
    <w:rsid w:val="00493636"/>
    <w:rsid w:val="004953A2"/>
    <w:rsid w:val="00495507"/>
    <w:rsid w:val="004963C3"/>
    <w:rsid w:val="004A0EB1"/>
    <w:rsid w:val="004A2A80"/>
    <w:rsid w:val="004A34AE"/>
    <w:rsid w:val="004A4748"/>
    <w:rsid w:val="004A5130"/>
    <w:rsid w:val="004A5CF7"/>
    <w:rsid w:val="004A5F9B"/>
    <w:rsid w:val="004A6463"/>
    <w:rsid w:val="004A70D7"/>
    <w:rsid w:val="004A7101"/>
    <w:rsid w:val="004A75C7"/>
    <w:rsid w:val="004A77EE"/>
    <w:rsid w:val="004A7E62"/>
    <w:rsid w:val="004B0F98"/>
    <w:rsid w:val="004B6957"/>
    <w:rsid w:val="004B6C9E"/>
    <w:rsid w:val="004B7703"/>
    <w:rsid w:val="004B7B41"/>
    <w:rsid w:val="004C0B2F"/>
    <w:rsid w:val="004C15D9"/>
    <w:rsid w:val="004C22DE"/>
    <w:rsid w:val="004C2F54"/>
    <w:rsid w:val="004C5D8B"/>
    <w:rsid w:val="004C6F93"/>
    <w:rsid w:val="004C735F"/>
    <w:rsid w:val="004C7932"/>
    <w:rsid w:val="004D118C"/>
    <w:rsid w:val="004D2225"/>
    <w:rsid w:val="004D2A04"/>
    <w:rsid w:val="004D30CB"/>
    <w:rsid w:val="004D339E"/>
    <w:rsid w:val="004D55C8"/>
    <w:rsid w:val="004E14A6"/>
    <w:rsid w:val="004E17D9"/>
    <w:rsid w:val="004E250C"/>
    <w:rsid w:val="004E2755"/>
    <w:rsid w:val="004E544C"/>
    <w:rsid w:val="004E7E13"/>
    <w:rsid w:val="004F042A"/>
    <w:rsid w:val="004F06A1"/>
    <w:rsid w:val="004F0ADA"/>
    <w:rsid w:val="004F10D4"/>
    <w:rsid w:val="004F1377"/>
    <w:rsid w:val="004F23DC"/>
    <w:rsid w:val="004F2A36"/>
    <w:rsid w:val="004F311B"/>
    <w:rsid w:val="004F41BD"/>
    <w:rsid w:val="004F4F4E"/>
    <w:rsid w:val="004F5453"/>
    <w:rsid w:val="004F6719"/>
    <w:rsid w:val="00501804"/>
    <w:rsid w:val="00501B86"/>
    <w:rsid w:val="0050229E"/>
    <w:rsid w:val="005029C9"/>
    <w:rsid w:val="005032AF"/>
    <w:rsid w:val="00503348"/>
    <w:rsid w:val="005041DF"/>
    <w:rsid w:val="00506158"/>
    <w:rsid w:val="005066A4"/>
    <w:rsid w:val="00507707"/>
    <w:rsid w:val="00511D13"/>
    <w:rsid w:val="0051772B"/>
    <w:rsid w:val="00517ECC"/>
    <w:rsid w:val="00521175"/>
    <w:rsid w:val="00521B97"/>
    <w:rsid w:val="00526198"/>
    <w:rsid w:val="005303AE"/>
    <w:rsid w:val="00534831"/>
    <w:rsid w:val="00541AC5"/>
    <w:rsid w:val="005431A6"/>
    <w:rsid w:val="00543858"/>
    <w:rsid w:val="00545259"/>
    <w:rsid w:val="005533D0"/>
    <w:rsid w:val="00555B82"/>
    <w:rsid w:val="0055616B"/>
    <w:rsid w:val="00557C3A"/>
    <w:rsid w:val="00562654"/>
    <w:rsid w:val="00562C71"/>
    <w:rsid w:val="00563FEB"/>
    <w:rsid w:val="0056410A"/>
    <w:rsid w:val="00565FAB"/>
    <w:rsid w:val="00566A2D"/>
    <w:rsid w:val="005709A1"/>
    <w:rsid w:val="00571AAE"/>
    <w:rsid w:val="005722F8"/>
    <w:rsid w:val="00572E47"/>
    <w:rsid w:val="0057363D"/>
    <w:rsid w:val="005742CE"/>
    <w:rsid w:val="005743EE"/>
    <w:rsid w:val="00576D81"/>
    <w:rsid w:val="00577167"/>
    <w:rsid w:val="00577482"/>
    <w:rsid w:val="00577B6B"/>
    <w:rsid w:val="00580D06"/>
    <w:rsid w:val="0058146E"/>
    <w:rsid w:val="0058172D"/>
    <w:rsid w:val="00585EFE"/>
    <w:rsid w:val="00586FC0"/>
    <w:rsid w:val="00587DA5"/>
    <w:rsid w:val="00591C8B"/>
    <w:rsid w:val="00592D0F"/>
    <w:rsid w:val="00594C53"/>
    <w:rsid w:val="00596796"/>
    <w:rsid w:val="005969E9"/>
    <w:rsid w:val="005A2310"/>
    <w:rsid w:val="005A2BBF"/>
    <w:rsid w:val="005A2FE5"/>
    <w:rsid w:val="005A337B"/>
    <w:rsid w:val="005A6E72"/>
    <w:rsid w:val="005A773E"/>
    <w:rsid w:val="005B086E"/>
    <w:rsid w:val="005B401E"/>
    <w:rsid w:val="005B5336"/>
    <w:rsid w:val="005B555A"/>
    <w:rsid w:val="005C0173"/>
    <w:rsid w:val="005C043B"/>
    <w:rsid w:val="005C2DC5"/>
    <w:rsid w:val="005C3E96"/>
    <w:rsid w:val="005C60E7"/>
    <w:rsid w:val="005D03BF"/>
    <w:rsid w:val="005D5013"/>
    <w:rsid w:val="005D504A"/>
    <w:rsid w:val="005D7190"/>
    <w:rsid w:val="005E0798"/>
    <w:rsid w:val="005E3D7A"/>
    <w:rsid w:val="005E4A6B"/>
    <w:rsid w:val="005E71BE"/>
    <w:rsid w:val="005F4495"/>
    <w:rsid w:val="005F456D"/>
    <w:rsid w:val="005F5657"/>
    <w:rsid w:val="005F6E09"/>
    <w:rsid w:val="0060063F"/>
    <w:rsid w:val="006030C2"/>
    <w:rsid w:val="006032B1"/>
    <w:rsid w:val="0060381C"/>
    <w:rsid w:val="00604EB4"/>
    <w:rsid w:val="00605832"/>
    <w:rsid w:val="006066AA"/>
    <w:rsid w:val="00610173"/>
    <w:rsid w:val="006128C8"/>
    <w:rsid w:val="00613E02"/>
    <w:rsid w:val="006172FA"/>
    <w:rsid w:val="00617F19"/>
    <w:rsid w:val="00622ADE"/>
    <w:rsid w:val="00622E49"/>
    <w:rsid w:val="00623672"/>
    <w:rsid w:val="00626374"/>
    <w:rsid w:val="006265E6"/>
    <w:rsid w:val="00630334"/>
    <w:rsid w:val="00632125"/>
    <w:rsid w:val="0063373C"/>
    <w:rsid w:val="00633A5C"/>
    <w:rsid w:val="00633DD0"/>
    <w:rsid w:val="006351B4"/>
    <w:rsid w:val="0063687A"/>
    <w:rsid w:val="00643631"/>
    <w:rsid w:val="0064445E"/>
    <w:rsid w:val="006475B7"/>
    <w:rsid w:val="00647CB1"/>
    <w:rsid w:val="0065207C"/>
    <w:rsid w:val="00654792"/>
    <w:rsid w:val="006556A4"/>
    <w:rsid w:val="006607B6"/>
    <w:rsid w:val="0066084D"/>
    <w:rsid w:val="00661683"/>
    <w:rsid w:val="00664473"/>
    <w:rsid w:val="006669E7"/>
    <w:rsid w:val="00671222"/>
    <w:rsid w:val="00671DE9"/>
    <w:rsid w:val="00672117"/>
    <w:rsid w:val="0067299B"/>
    <w:rsid w:val="006760A8"/>
    <w:rsid w:val="0067670F"/>
    <w:rsid w:val="006771DE"/>
    <w:rsid w:val="00683100"/>
    <w:rsid w:val="006833F3"/>
    <w:rsid w:val="00692B36"/>
    <w:rsid w:val="00695D12"/>
    <w:rsid w:val="0069692F"/>
    <w:rsid w:val="00696B75"/>
    <w:rsid w:val="006A21DE"/>
    <w:rsid w:val="006A22B9"/>
    <w:rsid w:val="006A28A3"/>
    <w:rsid w:val="006A354F"/>
    <w:rsid w:val="006A3D74"/>
    <w:rsid w:val="006A4117"/>
    <w:rsid w:val="006A4D87"/>
    <w:rsid w:val="006B18CF"/>
    <w:rsid w:val="006B3D80"/>
    <w:rsid w:val="006B49B2"/>
    <w:rsid w:val="006B4BB5"/>
    <w:rsid w:val="006B6ED3"/>
    <w:rsid w:val="006B6FF0"/>
    <w:rsid w:val="006B7D64"/>
    <w:rsid w:val="006B7EBB"/>
    <w:rsid w:val="006C6CFD"/>
    <w:rsid w:val="006D01E6"/>
    <w:rsid w:val="006D0C80"/>
    <w:rsid w:val="006D372B"/>
    <w:rsid w:val="006D47B0"/>
    <w:rsid w:val="006E0D8A"/>
    <w:rsid w:val="006E22C7"/>
    <w:rsid w:val="006E5853"/>
    <w:rsid w:val="006E7838"/>
    <w:rsid w:val="006F3CDE"/>
    <w:rsid w:val="006F7FD4"/>
    <w:rsid w:val="007005D2"/>
    <w:rsid w:val="00701F78"/>
    <w:rsid w:val="0070235D"/>
    <w:rsid w:val="00704682"/>
    <w:rsid w:val="00704FB7"/>
    <w:rsid w:val="007054D2"/>
    <w:rsid w:val="00705A4A"/>
    <w:rsid w:val="00706C8A"/>
    <w:rsid w:val="00711AD2"/>
    <w:rsid w:val="00714632"/>
    <w:rsid w:val="00715243"/>
    <w:rsid w:val="00716E8B"/>
    <w:rsid w:val="00722346"/>
    <w:rsid w:val="007246DB"/>
    <w:rsid w:val="0072676A"/>
    <w:rsid w:val="00727340"/>
    <w:rsid w:val="00730797"/>
    <w:rsid w:val="00730917"/>
    <w:rsid w:val="00737A5F"/>
    <w:rsid w:val="00740EFF"/>
    <w:rsid w:val="007430A3"/>
    <w:rsid w:val="00743219"/>
    <w:rsid w:val="0074451F"/>
    <w:rsid w:val="0074490D"/>
    <w:rsid w:val="007504F6"/>
    <w:rsid w:val="00752C86"/>
    <w:rsid w:val="007535B5"/>
    <w:rsid w:val="00753D3B"/>
    <w:rsid w:val="00755A10"/>
    <w:rsid w:val="00757ABB"/>
    <w:rsid w:val="007600BB"/>
    <w:rsid w:val="00760890"/>
    <w:rsid w:val="00762259"/>
    <w:rsid w:val="007625F6"/>
    <w:rsid w:val="00762F0D"/>
    <w:rsid w:val="00762FCB"/>
    <w:rsid w:val="0076304C"/>
    <w:rsid w:val="0076358E"/>
    <w:rsid w:val="007641DB"/>
    <w:rsid w:val="00765744"/>
    <w:rsid w:val="00766A56"/>
    <w:rsid w:val="00770CCA"/>
    <w:rsid w:val="00771C2B"/>
    <w:rsid w:val="00772294"/>
    <w:rsid w:val="007768A4"/>
    <w:rsid w:val="00776A0E"/>
    <w:rsid w:val="00783054"/>
    <w:rsid w:val="0078694A"/>
    <w:rsid w:val="00786EE6"/>
    <w:rsid w:val="0079186E"/>
    <w:rsid w:val="0079199C"/>
    <w:rsid w:val="00791BD8"/>
    <w:rsid w:val="0079256D"/>
    <w:rsid w:val="00792B99"/>
    <w:rsid w:val="007960C0"/>
    <w:rsid w:val="00797D14"/>
    <w:rsid w:val="007A1B07"/>
    <w:rsid w:val="007A30B3"/>
    <w:rsid w:val="007A4720"/>
    <w:rsid w:val="007A5F9F"/>
    <w:rsid w:val="007A6033"/>
    <w:rsid w:val="007A6340"/>
    <w:rsid w:val="007B02FF"/>
    <w:rsid w:val="007B071C"/>
    <w:rsid w:val="007B2474"/>
    <w:rsid w:val="007B7473"/>
    <w:rsid w:val="007B7FCC"/>
    <w:rsid w:val="007C053C"/>
    <w:rsid w:val="007C0FB8"/>
    <w:rsid w:val="007C14B2"/>
    <w:rsid w:val="007C4E7D"/>
    <w:rsid w:val="007C7C87"/>
    <w:rsid w:val="007C7E90"/>
    <w:rsid w:val="007D07D4"/>
    <w:rsid w:val="007D2DAA"/>
    <w:rsid w:val="007D3DE3"/>
    <w:rsid w:val="007D6F0F"/>
    <w:rsid w:val="007E01BC"/>
    <w:rsid w:val="007E0527"/>
    <w:rsid w:val="007E50F2"/>
    <w:rsid w:val="007E593B"/>
    <w:rsid w:val="007E6684"/>
    <w:rsid w:val="007F1107"/>
    <w:rsid w:val="007F3628"/>
    <w:rsid w:val="007F43D1"/>
    <w:rsid w:val="007F5F17"/>
    <w:rsid w:val="007F73B8"/>
    <w:rsid w:val="00801B2A"/>
    <w:rsid w:val="00802246"/>
    <w:rsid w:val="00802680"/>
    <w:rsid w:val="0080454B"/>
    <w:rsid w:val="0080683C"/>
    <w:rsid w:val="00806E30"/>
    <w:rsid w:val="00806E94"/>
    <w:rsid w:val="008073EE"/>
    <w:rsid w:val="008104C2"/>
    <w:rsid w:val="00813401"/>
    <w:rsid w:val="00814FD5"/>
    <w:rsid w:val="00816846"/>
    <w:rsid w:val="00817A62"/>
    <w:rsid w:val="00820D4D"/>
    <w:rsid w:val="008213E7"/>
    <w:rsid w:val="00821732"/>
    <w:rsid w:val="008234BF"/>
    <w:rsid w:val="008247FA"/>
    <w:rsid w:val="00824C6D"/>
    <w:rsid w:val="00824F43"/>
    <w:rsid w:val="00825B18"/>
    <w:rsid w:val="0082699B"/>
    <w:rsid w:val="008277E4"/>
    <w:rsid w:val="008307C8"/>
    <w:rsid w:val="008327C0"/>
    <w:rsid w:val="00843341"/>
    <w:rsid w:val="008438B4"/>
    <w:rsid w:val="008450CE"/>
    <w:rsid w:val="00846354"/>
    <w:rsid w:val="00846828"/>
    <w:rsid w:val="00846882"/>
    <w:rsid w:val="00847707"/>
    <w:rsid w:val="008536E5"/>
    <w:rsid w:val="0085396A"/>
    <w:rsid w:val="00854EBA"/>
    <w:rsid w:val="00855E6E"/>
    <w:rsid w:val="008637D5"/>
    <w:rsid w:val="00863E3C"/>
    <w:rsid w:val="00863E7D"/>
    <w:rsid w:val="00864FE2"/>
    <w:rsid w:val="00866144"/>
    <w:rsid w:val="00866679"/>
    <w:rsid w:val="00866F20"/>
    <w:rsid w:val="008708B3"/>
    <w:rsid w:val="00871237"/>
    <w:rsid w:val="00871657"/>
    <w:rsid w:val="008716F7"/>
    <w:rsid w:val="00873491"/>
    <w:rsid w:val="00873AF3"/>
    <w:rsid w:val="00876449"/>
    <w:rsid w:val="0088044F"/>
    <w:rsid w:val="00881097"/>
    <w:rsid w:val="00886D3A"/>
    <w:rsid w:val="00891439"/>
    <w:rsid w:val="00891C0D"/>
    <w:rsid w:val="00891E92"/>
    <w:rsid w:val="0089253E"/>
    <w:rsid w:val="00894A92"/>
    <w:rsid w:val="00894EDA"/>
    <w:rsid w:val="00895248"/>
    <w:rsid w:val="00895AD4"/>
    <w:rsid w:val="00896EAC"/>
    <w:rsid w:val="00896F78"/>
    <w:rsid w:val="00897867"/>
    <w:rsid w:val="0089FCB4"/>
    <w:rsid w:val="008A0A89"/>
    <w:rsid w:val="008A1BA2"/>
    <w:rsid w:val="008A2F51"/>
    <w:rsid w:val="008A50D8"/>
    <w:rsid w:val="008A5733"/>
    <w:rsid w:val="008A60A9"/>
    <w:rsid w:val="008B06C3"/>
    <w:rsid w:val="008B1D96"/>
    <w:rsid w:val="008B345D"/>
    <w:rsid w:val="008B3BC1"/>
    <w:rsid w:val="008B49B8"/>
    <w:rsid w:val="008B4CBE"/>
    <w:rsid w:val="008B51F2"/>
    <w:rsid w:val="008B57F6"/>
    <w:rsid w:val="008B6B33"/>
    <w:rsid w:val="008B7DEA"/>
    <w:rsid w:val="008C0656"/>
    <w:rsid w:val="008C1293"/>
    <w:rsid w:val="008C12F4"/>
    <w:rsid w:val="008C3817"/>
    <w:rsid w:val="008C64DB"/>
    <w:rsid w:val="008C6D76"/>
    <w:rsid w:val="008D1B55"/>
    <w:rsid w:val="008D3932"/>
    <w:rsid w:val="008D4AF7"/>
    <w:rsid w:val="008D6377"/>
    <w:rsid w:val="008D77F8"/>
    <w:rsid w:val="008E1AA8"/>
    <w:rsid w:val="008E1B4D"/>
    <w:rsid w:val="008E1E35"/>
    <w:rsid w:val="008E2FC0"/>
    <w:rsid w:val="008E327F"/>
    <w:rsid w:val="008E45B8"/>
    <w:rsid w:val="008E6246"/>
    <w:rsid w:val="008E6A68"/>
    <w:rsid w:val="008F0A91"/>
    <w:rsid w:val="008F206F"/>
    <w:rsid w:val="008F3515"/>
    <w:rsid w:val="008F3668"/>
    <w:rsid w:val="008F57DB"/>
    <w:rsid w:val="008F5BBB"/>
    <w:rsid w:val="008F6F94"/>
    <w:rsid w:val="009003DE"/>
    <w:rsid w:val="00900BFB"/>
    <w:rsid w:val="0090102A"/>
    <w:rsid w:val="009011AF"/>
    <w:rsid w:val="00901EA1"/>
    <w:rsid w:val="0090211A"/>
    <w:rsid w:val="0091261B"/>
    <w:rsid w:val="00915E38"/>
    <w:rsid w:val="00916194"/>
    <w:rsid w:val="00917284"/>
    <w:rsid w:val="0091792A"/>
    <w:rsid w:val="00921262"/>
    <w:rsid w:val="00921CC4"/>
    <w:rsid w:val="00921DFC"/>
    <w:rsid w:val="00925C97"/>
    <w:rsid w:val="009267C0"/>
    <w:rsid w:val="00927581"/>
    <w:rsid w:val="00930358"/>
    <w:rsid w:val="00932E5B"/>
    <w:rsid w:val="009330D5"/>
    <w:rsid w:val="00934862"/>
    <w:rsid w:val="0093548B"/>
    <w:rsid w:val="009358AD"/>
    <w:rsid w:val="0093603D"/>
    <w:rsid w:val="009364F6"/>
    <w:rsid w:val="00937B94"/>
    <w:rsid w:val="00937FCE"/>
    <w:rsid w:val="0094291B"/>
    <w:rsid w:val="009443F7"/>
    <w:rsid w:val="00945C81"/>
    <w:rsid w:val="009471B5"/>
    <w:rsid w:val="009518AC"/>
    <w:rsid w:val="00951D73"/>
    <w:rsid w:val="009531F4"/>
    <w:rsid w:val="00953ADD"/>
    <w:rsid w:val="00954B42"/>
    <w:rsid w:val="00955061"/>
    <w:rsid w:val="009552EA"/>
    <w:rsid w:val="00957031"/>
    <w:rsid w:val="00957208"/>
    <w:rsid w:val="00957EC5"/>
    <w:rsid w:val="00960315"/>
    <w:rsid w:val="009613C3"/>
    <w:rsid w:val="00961A5E"/>
    <w:rsid w:val="009633FF"/>
    <w:rsid w:val="00965F1B"/>
    <w:rsid w:val="00971EB1"/>
    <w:rsid w:val="009738E5"/>
    <w:rsid w:val="00973F43"/>
    <w:rsid w:val="00974511"/>
    <w:rsid w:val="00974D5F"/>
    <w:rsid w:val="00982C21"/>
    <w:rsid w:val="00984B06"/>
    <w:rsid w:val="00985412"/>
    <w:rsid w:val="00985F8F"/>
    <w:rsid w:val="009876F8"/>
    <w:rsid w:val="00990BF4"/>
    <w:rsid w:val="00991462"/>
    <w:rsid w:val="00993094"/>
    <w:rsid w:val="00993D12"/>
    <w:rsid w:val="00996ADF"/>
    <w:rsid w:val="009A49AD"/>
    <w:rsid w:val="009A5011"/>
    <w:rsid w:val="009A5F29"/>
    <w:rsid w:val="009A76D9"/>
    <w:rsid w:val="009A7847"/>
    <w:rsid w:val="009A7E68"/>
    <w:rsid w:val="009B40D8"/>
    <w:rsid w:val="009B5085"/>
    <w:rsid w:val="009B5C33"/>
    <w:rsid w:val="009C2366"/>
    <w:rsid w:val="009C59E9"/>
    <w:rsid w:val="009D2759"/>
    <w:rsid w:val="009D3E5D"/>
    <w:rsid w:val="009D467C"/>
    <w:rsid w:val="009D487D"/>
    <w:rsid w:val="009D4997"/>
    <w:rsid w:val="009D4EBD"/>
    <w:rsid w:val="009D5050"/>
    <w:rsid w:val="009D73F2"/>
    <w:rsid w:val="009E13DA"/>
    <w:rsid w:val="009E1D33"/>
    <w:rsid w:val="009E31E2"/>
    <w:rsid w:val="009E3276"/>
    <w:rsid w:val="009E495F"/>
    <w:rsid w:val="009E4F34"/>
    <w:rsid w:val="009E513F"/>
    <w:rsid w:val="009F1149"/>
    <w:rsid w:val="009F518B"/>
    <w:rsid w:val="009F6496"/>
    <w:rsid w:val="009F6C33"/>
    <w:rsid w:val="009F7A14"/>
    <w:rsid w:val="00A01234"/>
    <w:rsid w:val="00A039B5"/>
    <w:rsid w:val="00A040EF"/>
    <w:rsid w:val="00A05D33"/>
    <w:rsid w:val="00A0647E"/>
    <w:rsid w:val="00A06BB2"/>
    <w:rsid w:val="00A079B5"/>
    <w:rsid w:val="00A11025"/>
    <w:rsid w:val="00A1242C"/>
    <w:rsid w:val="00A12566"/>
    <w:rsid w:val="00A12E5F"/>
    <w:rsid w:val="00A14676"/>
    <w:rsid w:val="00A1519D"/>
    <w:rsid w:val="00A15F02"/>
    <w:rsid w:val="00A17090"/>
    <w:rsid w:val="00A20EA1"/>
    <w:rsid w:val="00A21BCD"/>
    <w:rsid w:val="00A24561"/>
    <w:rsid w:val="00A24BEB"/>
    <w:rsid w:val="00A24EE6"/>
    <w:rsid w:val="00A25456"/>
    <w:rsid w:val="00A266C3"/>
    <w:rsid w:val="00A2717D"/>
    <w:rsid w:val="00A27E75"/>
    <w:rsid w:val="00A30479"/>
    <w:rsid w:val="00A32001"/>
    <w:rsid w:val="00A32A06"/>
    <w:rsid w:val="00A32CE3"/>
    <w:rsid w:val="00A33887"/>
    <w:rsid w:val="00A34564"/>
    <w:rsid w:val="00A37CC8"/>
    <w:rsid w:val="00A4096E"/>
    <w:rsid w:val="00A4174A"/>
    <w:rsid w:val="00A417E2"/>
    <w:rsid w:val="00A4188D"/>
    <w:rsid w:val="00A4441B"/>
    <w:rsid w:val="00A45C14"/>
    <w:rsid w:val="00A50762"/>
    <w:rsid w:val="00A55BED"/>
    <w:rsid w:val="00A56895"/>
    <w:rsid w:val="00A569C1"/>
    <w:rsid w:val="00A578D7"/>
    <w:rsid w:val="00A60D93"/>
    <w:rsid w:val="00A6187B"/>
    <w:rsid w:val="00A64EB0"/>
    <w:rsid w:val="00A6558D"/>
    <w:rsid w:val="00A667D8"/>
    <w:rsid w:val="00A67A53"/>
    <w:rsid w:val="00A706E9"/>
    <w:rsid w:val="00A7126F"/>
    <w:rsid w:val="00A722D7"/>
    <w:rsid w:val="00A7416D"/>
    <w:rsid w:val="00A7469A"/>
    <w:rsid w:val="00A77D99"/>
    <w:rsid w:val="00A80AD9"/>
    <w:rsid w:val="00A81507"/>
    <w:rsid w:val="00A816E2"/>
    <w:rsid w:val="00A81EF4"/>
    <w:rsid w:val="00A834E3"/>
    <w:rsid w:val="00A8536B"/>
    <w:rsid w:val="00A86D9F"/>
    <w:rsid w:val="00A921F5"/>
    <w:rsid w:val="00A9305E"/>
    <w:rsid w:val="00A93233"/>
    <w:rsid w:val="00A9436D"/>
    <w:rsid w:val="00A958F6"/>
    <w:rsid w:val="00A95E67"/>
    <w:rsid w:val="00A9784F"/>
    <w:rsid w:val="00A97A47"/>
    <w:rsid w:val="00A97E7D"/>
    <w:rsid w:val="00AA002B"/>
    <w:rsid w:val="00AA052B"/>
    <w:rsid w:val="00AA072A"/>
    <w:rsid w:val="00AA3262"/>
    <w:rsid w:val="00AA49AE"/>
    <w:rsid w:val="00AA6B66"/>
    <w:rsid w:val="00AA7569"/>
    <w:rsid w:val="00AA79A5"/>
    <w:rsid w:val="00AB0AFF"/>
    <w:rsid w:val="00AB11C3"/>
    <w:rsid w:val="00AB1437"/>
    <w:rsid w:val="00AB18D3"/>
    <w:rsid w:val="00AB1BF7"/>
    <w:rsid w:val="00AB30B7"/>
    <w:rsid w:val="00AB64BF"/>
    <w:rsid w:val="00AC3EAB"/>
    <w:rsid w:val="00AC4216"/>
    <w:rsid w:val="00AC4A63"/>
    <w:rsid w:val="00AC5394"/>
    <w:rsid w:val="00AC567D"/>
    <w:rsid w:val="00AC7BF3"/>
    <w:rsid w:val="00AD0747"/>
    <w:rsid w:val="00AD26F8"/>
    <w:rsid w:val="00AD2B46"/>
    <w:rsid w:val="00AE25A4"/>
    <w:rsid w:val="00AE5207"/>
    <w:rsid w:val="00AE7763"/>
    <w:rsid w:val="00AF033B"/>
    <w:rsid w:val="00AF0FD4"/>
    <w:rsid w:val="00AF12A5"/>
    <w:rsid w:val="00AF424A"/>
    <w:rsid w:val="00AF632F"/>
    <w:rsid w:val="00B005B2"/>
    <w:rsid w:val="00B00C67"/>
    <w:rsid w:val="00B01335"/>
    <w:rsid w:val="00B036D8"/>
    <w:rsid w:val="00B03F7A"/>
    <w:rsid w:val="00B042B9"/>
    <w:rsid w:val="00B04ECC"/>
    <w:rsid w:val="00B052B6"/>
    <w:rsid w:val="00B07152"/>
    <w:rsid w:val="00B12EAE"/>
    <w:rsid w:val="00B13547"/>
    <w:rsid w:val="00B13751"/>
    <w:rsid w:val="00B13B45"/>
    <w:rsid w:val="00B13DF4"/>
    <w:rsid w:val="00B13E27"/>
    <w:rsid w:val="00B15B85"/>
    <w:rsid w:val="00B16E8F"/>
    <w:rsid w:val="00B20E47"/>
    <w:rsid w:val="00B21089"/>
    <w:rsid w:val="00B22416"/>
    <w:rsid w:val="00B22F4D"/>
    <w:rsid w:val="00B25514"/>
    <w:rsid w:val="00B306E5"/>
    <w:rsid w:val="00B31016"/>
    <w:rsid w:val="00B310B4"/>
    <w:rsid w:val="00B31EED"/>
    <w:rsid w:val="00B3280C"/>
    <w:rsid w:val="00B355FC"/>
    <w:rsid w:val="00B3648C"/>
    <w:rsid w:val="00B402FC"/>
    <w:rsid w:val="00B410D3"/>
    <w:rsid w:val="00B42284"/>
    <w:rsid w:val="00B43EC1"/>
    <w:rsid w:val="00B4470B"/>
    <w:rsid w:val="00B50867"/>
    <w:rsid w:val="00B516DC"/>
    <w:rsid w:val="00B516FA"/>
    <w:rsid w:val="00B54D95"/>
    <w:rsid w:val="00B55B04"/>
    <w:rsid w:val="00B55D0A"/>
    <w:rsid w:val="00B560F2"/>
    <w:rsid w:val="00B56F58"/>
    <w:rsid w:val="00B57421"/>
    <w:rsid w:val="00B601A7"/>
    <w:rsid w:val="00B6095E"/>
    <w:rsid w:val="00B60E6F"/>
    <w:rsid w:val="00B64F71"/>
    <w:rsid w:val="00B65299"/>
    <w:rsid w:val="00B6590C"/>
    <w:rsid w:val="00B667B3"/>
    <w:rsid w:val="00B72924"/>
    <w:rsid w:val="00B809AC"/>
    <w:rsid w:val="00B837F8"/>
    <w:rsid w:val="00B86C7D"/>
    <w:rsid w:val="00B87F71"/>
    <w:rsid w:val="00B90ECF"/>
    <w:rsid w:val="00B92B6B"/>
    <w:rsid w:val="00B95FF6"/>
    <w:rsid w:val="00B96599"/>
    <w:rsid w:val="00B965AC"/>
    <w:rsid w:val="00B97C45"/>
    <w:rsid w:val="00BA3398"/>
    <w:rsid w:val="00BA379A"/>
    <w:rsid w:val="00BA3C82"/>
    <w:rsid w:val="00BA4FD1"/>
    <w:rsid w:val="00BA59D6"/>
    <w:rsid w:val="00BA6DBE"/>
    <w:rsid w:val="00BA7625"/>
    <w:rsid w:val="00BA7C80"/>
    <w:rsid w:val="00BB1877"/>
    <w:rsid w:val="00BB256D"/>
    <w:rsid w:val="00BB3B75"/>
    <w:rsid w:val="00BB5350"/>
    <w:rsid w:val="00BB6124"/>
    <w:rsid w:val="00BC19EF"/>
    <w:rsid w:val="00BC1A47"/>
    <w:rsid w:val="00BC2D57"/>
    <w:rsid w:val="00BC2D77"/>
    <w:rsid w:val="00BC318F"/>
    <w:rsid w:val="00BC3676"/>
    <w:rsid w:val="00BC3BF6"/>
    <w:rsid w:val="00BC4E50"/>
    <w:rsid w:val="00BC5862"/>
    <w:rsid w:val="00BC6BC5"/>
    <w:rsid w:val="00BC6ECB"/>
    <w:rsid w:val="00BC7ED1"/>
    <w:rsid w:val="00BD1D2C"/>
    <w:rsid w:val="00BD1D65"/>
    <w:rsid w:val="00BD36E9"/>
    <w:rsid w:val="00BD65EB"/>
    <w:rsid w:val="00BD6925"/>
    <w:rsid w:val="00BE0068"/>
    <w:rsid w:val="00BE115C"/>
    <w:rsid w:val="00BE1F16"/>
    <w:rsid w:val="00BE2041"/>
    <w:rsid w:val="00BE5301"/>
    <w:rsid w:val="00BE68ED"/>
    <w:rsid w:val="00BE793A"/>
    <w:rsid w:val="00BF1A6E"/>
    <w:rsid w:val="00BF4873"/>
    <w:rsid w:val="00BF67D2"/>
    <w:rsid w:val="00BF6BE0"/>
    <w:rsid w:val="00C00FCC"/>
    <w:rsid w:val="00C0103C"/>
    <w:rsid w:val="00C010B7"/>
    <w:rsid w:val="00C0113F"/>
    <w:rsid w:val="00C04BAB"/>
    <w:rsid w:val="00C05A4D"/>
    <w:rsid w:val="00C11DED"/>
    <w:rsid w:val="00C17380"/>
    <w:rsid w:val="00C20202"/>
    <w:rsid w:val="00C20271"/>
    <w:rsid w:val="00C22784"/>
    <w:rsid w:val="00C243FF"/>
    <w:rsid w:val="00C244BB"/>
    <w:rsid w:val="00C24523"/>
    <w:rsid w:val="00C25D6E"/>
    <w:rsid w:val="00C278A8"/>
    <w:rsid w:val="00C30E07"/>
    <w:rsid w:val="00C3109B"/>
    <w:rsid w:val="00C443D7"/>
    <w:rsid w:val="00C46F87"/>
    <w:rsid w:val="00C5102F"/>
    <w:rsid w:val="00C5413E"/>
    <w:rsid w:val="00C54764"/>
    <w:rsid w:val="00C55B49"/>
    <w:rsid w:val="00C56CAE"/>
    <w:rsid w:val="00C619B0"/>
    <w:rsid w:val="00C62B85"/>
    <w:rsid w:val="00C632A9"/>
    <w:rsid w:val="00C640C5"/>
    <w:rsid w:val="00C65BCE"/>
    <w:rsid w:val="00C67364"/>
    <w:rsid w:val="00C67AA7"/>
    <w:rsid w:val="00C70D7F"/>
    <w:rsid w:val="00C70F56"/>
    <w:rsid w:val="00C712D1"/>
    <w:rsid w:val="00C71944"/>
    <w:rsid w:val="00C72EE7"/>
    <w:rsid w:val="00C7317F"/>
    <w:rsid w:val="00C7347A"/>
    <w:rsid w:val="00C74E45"/>
    <w:rsid w:val="00C75E54"/>
    <w:rsid w:val="00C76ADA"/>
    <w:rsid w:val="00C82DB8"/>
    <w:rsid w:val="00C8437E"/>
    <w:rsid w:val="00C84B83"/>
    <w:rsid w:val="00C869C5"/>
    <w:rsid w:val="00C86CAF"/>
    <w:rsid w:val="00C87311"/>
    <w:rsid w:val="00C87472"/>
    <w:rsid w:val="00C87EF1"/>
    <w:rsid w:val="00C91E84"/>
    <w:rsid w:val="00C9362E"/>
    <w:rsid w:val="00C942B5"/>
    <w:rsid w:val="00CA05B1"/>
    <w:rsid w:val="00CA29EA"/>
    <w:rsid w:val="00CA4462"/>
    <w:rsid w:val="00CA6E0C"/>
    <w:rsid w:val="00CA7422"/>
    <w:rsid w:val="00CB0828"/>
    <w:rsid w:val="00CB102A"/>
    <w:rsid w:val="00CB15D1"/>
    <w:rsid w:val="00CB174F"/>
    <w:rsid w:val="00CB1819"/>
    <w:rsid w:val="00CB21D2"/>
    <w:rsid w:val="00CB2FE8"/>
    <w:rsid w:val="00CB4900"/>
    <w:rsid w:val="00CB65FE"/>
    <w:rsid w:val="00CB78FC"/>
    <w:rsid w:val="00CC21E7"/>
    <w:rsid w:val="00CC3FA0"/>
    <w:rsid w:val="00CC57EC"/>
    <w:rsid w:val="00CC7274"/>
    <w:rsid w:val="00CC7986"/>
    <w:rsid w:val="00CD0622"/>
    <w:rsid w:val="00CD18B7"/>
    <w:rsid w:val="00CD34F0"/>
    <w:rsid w:val="00CD3F53"/>
    <w:rsid w:val="00CD5E5A"/>
    <w:rsid w:val="00CE3438"/>
    <w:rsid w:val="00CE35C9"/>
    <w:rsid w:val="00CE367B"/>
    <w:rsid w:val="00CE42F5"/>
    <w:rsid w:val="00CE5D3C"/>
    <w:rsid w:val="00CE6F6A"/>
    <w:rsid w:val="00CE7113"/>
    <w:rsid w:val="00CE7FF4"/>
    <w:rsid w:val="00CF0C59"/>
    <w:rsid w:val="00CF240D"/>
    <w:rsid w:val="00CF395E"/>
    <w:rsid w:val="00CF4C43"/>
    <w:rsid w:val="00CF5449"/>
    <w:rsid w:val="00CF5712"/>
    <w:rsid w:val="00CF7CD5"/>
    <w:rsid w:val="00D00D1E"/>
    <w:rsid w:val="00D01CA3"/>
    <w:rsid w:val="00D030AE"/>
    <w:rsid w:val="00D03230"/>
    <w:rsid w:val="00D03F8C"/>
    <w:rsid w:val="00D07D33"/>
    <w:rsid w:val="00D104B0"/>
    <w:rsid w:val="00D108EA"/>
    <w:rsid w:val="00D11DC3"/>
    <w:rsid w:val="00D14F6C"/>
    <w:rsid w:val="00D1635E"/>
    <w:rsid w:val="00D179C9"/>
    <w:rsid w:val="00D20353"/>
    <w:rsid w:val="00D220EE"/>
    <w:rsid w:val="00D25CE1"/>
    <w:rsid w:val="00D31047"/>
    <w:rsid w:val="00D31827"/>
    <w:rsid w:val="00D325AC"/>
    <w:rsid w:val="00D329AA"/>
    <w:rsid w:val="00D329CC"/>
    <w:rsid w:val="00D33472"/>
    <w:rsid w:val="00D33B11"/>
    <w:rsid w:val="00D34C6C"/>
    <w:rsid w:val="00D42CCB"/>
    <w:rsid w:val="00D433E9"/>
    <w:rsid w:val="00D4345C"/>
    <w:rsid w:val="00D435F2"/>
    <w:rsid w:val="00D436BC"/>
    <w:rsid w:val="00D4511F"/>
    <w:rsid w:val="00D555EB"/>
    <w:rsid w:val="00D576E8"/>
    <w:rsid w:val="00D608B4"/>
    <w:rsid w:val="00D60BC7"/>
    <w:rsid w:val="00D60D3F"/>
    <w:rsid w:val="00D61E21"/>
    <w:rsid w:val="00D629FD"/>
    <w:rsid w:val="00D642E4"/>
    <w:rsid w:val="00D64A6C"/>
    <w:rsid w:val="00D7262A"/>
    <w:rsid w:val="00D7612D"/>
    <w:rsid w:val="00D823D8"/>
    <w:rsid w:val="00D83CCC"/>
    <w:rsid w:val="00D95495"/>
    <w:rsid w:val="00D965F0"/>
    <w:rsid w:val="00D9678D"/>
    <w:rsid w:val="00D96A1B"/>
    <w:rsid w:val="00DA4C63"/>
    <w:rsid w:val="00DB01B5"/>
    <w:rsid w:val="00DB13E4"/>
    <w:rsid w:val="00DB3564"/>
    <w:rsid w:val="00DB526A"/>
    <w:rsid w:val="00DB64C9"/>
    <w:rsid w:val="00DC07AD"/>
    <w:rsid w:val="00DC308D"/>
    <w:rsid w:val="00DC31D8"/>
    <w:rsid w:val="00DC3B17"/>
    <w:rsid w:val="00DC42A8"/>
    <w:rsid w:val="00DC49C4"/>
    <w:rsid w:val="00DC5EFB"/>
    <w:rsid w:val="00DC63B0"/>
    <w:rsid w:val="00DC65EE"/>
    <w:rsid w:val="00DC7087"/>
    <w:rsid w:val="00DC7513"/>
    <w:rsid w:val="00DC7A20"/>
    <w:rsid w:val="00DD0474"/>
    <w:rsid w:val="00DD071F"/>
    <w:rsid w:val="00DD5CFA"/>
    <w:rsid w:val="00DE0236"/>
    <w:rsid w:val="00DE04CC"/>
    <w:rsid w:val="00DE0C48"/>
    <w:rsid w:val="00DE4853"/>
    <w:rsid w:val="00DF2FF1"/>
    <w:rsid w:val="00DF5583"/>
    <w:rsid w:val="00DF5E45"/>
    <w:rsid w:val="00DF6D13"/>
    <w:rsid w:val="00E0021A"/>
    <w:rsid w:val="00E018FF"/>
    <w:rsid w:val="00E01928"/>
    <w:rsid w:val="00E02A76"/>
    <w:rsid w:val="00E03CB8"/>
    <w:rsid w:val="00E11DC2"/>
    <w:rsid w:val="00E14528"/>
    <w:rsid w:val="00E151CB"/>
    <w:rsid w:val="00E16020"/>
    <w:rsid w:val="00E173EB"/>
    <w:rsid w:val="00E21208"/>
    <w:rsid w:val="00E21381"/>
    <w:rsid w:val="00E21AC3"/>
    <w:rsid w:val="00E22CEF"/>
    <w:rsid w:val="00E236E7"/>
    <w:rsid w:val="00E25ED0"/>
    <w:rsid w:val="00E26715"/>
    <w:rsid w:val="00E271E4"/>
    <w:rsid w:val="00E3103F"/>
    <w:rsid w:val="00E31A6C"/>
    <w:rsid w:val="00E341A1"/>
    <w:rsid w:val="00E346D8"/>
    <w:rsid w:val="00E352E0"/>
    <w:rsid w:val="00E35531"/>
    <w:rsid w:val="00E37262"/>
    <w:rsid w:val="00E37432"/>
    <w:rsid w:val="00E37ECB"/>
    <w:rsid w:val="00E405CC"/>
    <w:rsid w:val="00E41077"/>
    <w:rsid w:val="00E43351"/>
    <w:rsid w:val="00E43F07"/>
    <w:rsid w:val="00E44A1B"/>
    <w:rsid w:val="00E50BA9"/>
    <w:rsid w:val="00E535C0"/>
    <w:rsid w:val="00E53D7A"/>
    <w:rsid w:val="00E546C7"/>
    <w:rsid w:val="00E548D3"/>
    <w:rsid w:val="00E56B41"/>
    <w:rsid w:val="00E60CAA"/>
    <w:rsid w:val="00E60F6F"/>
    <w:rsid w:val="00E61E0E"/>
    <w:rsid w:val="00E621E5"/>
    <w:rsid w:val="00E62756"/>
    <w:rsid w:val="00E63AF0"/>
    <w:rsid w:val="00E64B33"/>
    <w:rsid w:val="00E64E07"/>
    <w:rsid w:val="00E6564D"/>
    <w:rsid w:val="00E65DA1"/>
    <w:rsid w:val="00E65E2B"/>
    <w:rsid w:val="00E66720"/>
    <w:rsid w:val="00E66722"/>
    <w:rsid w:val="00E6739D"/>
    <w:rsid w:val="00E73571"/>
    <w:rsid w:val="00E73A54"/>
    <w:rsid w:val="00E748F6"/>
    <w:rsid w:val="00E768AA"/>
    <w:rsid w:val="00E821C6"/>
    <w:rsid w:val="00E84218"/>
    <w:rsid w:val="00E90BCF"/>
    <w:rsid w:val="00E93BCA"/>
    <w:rsid w:val="00E95126"/>
    <w:rsid w:val="00E965C3"/>
    <w:rsid w:val="00EA0B29"/>
    <w:rsid w:val="00EA0C4C"/>
    <w:rsid w:val="00EA19D0"/>
    <w:rsid w:val="00EA224F"/>
    <w:rsid w:val="00EA498C"/>
    <w:rsid w:val="00EA7127"/>
    <w:rsid w:val="00EA7536"/>
    <w:rsid w:val="00EB2D0A"/>
    <w:rsid w:val="00EB2E81"/>
    <w:rsid w:val="00EB2F81"/>
    <w:rsid w:val="00EB398A"/>
    <w:rsid w:val="00EB3AFA"/>
    <w:rsid w:val="00EB49D7"/>
    <w:rsid w:val="00EB698C"/>
    <w:rsid w:val="00EB7C1E"/>
    <w:rsid w:val="00EC1B59"/>
    <w:rsid w:val="00EC7352"/>
    <w:rsid w:val="00ED300F"/>
    <w:rsid w:val="00ED4318"/>
    <w:rsid w:val="00ED543C"/>
    <w:rsid w:val="00ED6C90"/>
    <w:rsid w:val="00ED7C5D"/>
    <w:rsid w:val="00EE1982"/>
    <w:rsid w:val="00EE273C"/>
    <w:rsid w:val="00EE54D1"/>
    <w:rsid w:val="00EE6771"/>
    <w:rsid w:val="00EE7DE6"/>
    <w:rsid w:val="00EF2CBA"/>
    <w:rsid w:val="00EF6EEB"/>
    <w:rsid w:val="00EF7AD4"/>
    <w:rsid w:val="00EF7CDC"/>
    <w:rsid w:val="00F006C7"/>
    <w:rsid w:val="00F025B8"/>
    <w:rsid w:val="00F0325A"/>
    <w:rsid w:val="00F04647"/>
    <w:rsid w:val="00F10D5B"/>
    <w:rsid w:val="00F11A00"/>
    <w:rsid w:val="00F15487"/>
    <w:rsid w:val="00F16295"/>
    <w:rsid w:val="00F17FB1"/>
    <w:rsid w:val="00F20549"/>
    <w:rsid w:val="00F21C76"/>
    <w:rsid w:val="00F222C8"/>
    <w:rsid w:val="00F2386F"/>
    <w:rsid w:val="00F239B2"/>
    <w:rsid w:val="00F2668A"/>
    <w:rsid w:val="00F31C65"/>
    <w:rsid w:val="00F31C86"/>
    <w:rsid w:val="00F31C98"/>
    <w:rsid w:val="00F3278A"/>
    <w:rsid w:val="00F328EC"/>
    <w:rsid w:val="00F33755"/>
    <w:rsid w:val="00F33881"/>
    <w:rsid w:val="00F339D3"/>
    <w:rsid w:val="00F34B32"/>
    <w:rsid w:val="00F36590"/>
    <w:rsid w:val="00F43CFF"/>
    <w:rsid w:val="00F44F83"/>
    <w:rsid w:val="00F451A9"/>
    <w:rsid w:val="00F47F5A"/>
    <w:rsid w:val="00F501BF"/>
    <w:rsid w:val="00F50434"/>
    <w:rsid w:val="00F51645"/>
    <w:rsid w:val="00F51FB9"/>
    <w:rsid w:val="00F52204"/>
    <w:rsid w:val="00F526AA"/>
    <w:rsid w:val="00F52FDA"/>
    <w:rsid w:val="00F60223"/>
    <w:rsid w:val="00F60BED"/>
    <w:rsid w:val="00F611ED"/>
    <w:rsid w:val="00F6506B"/>
    <w:rsid w:val="00F66364"/>
    <w:rsid w:val="00F722C0"/>
    <w:rsid w:val="00F75613"/>
    <w:rsid w:val="00F76EE8"/>
    <w:rsid w:val="00F806AA"/>
    <w:rsid w:val="00F81D93"/>
    <w:rsid w:val="00F837B9"/>
    <w:rsid w:val="00F83CD7"/>
    <w:rsid w:val="00F84BAC"/>
    <w:rsid w:val="00F8767E"/>
    <w:rsid w:val="00FA098A"/>
    <w:rsid w:val="00FA386E"/>
    <w:rsid w:val="00FA3E8F"/>
    <w:rsid w:val="00FA3F4B"/>
    <w:rsid w:val="00FA47A2"/>
    <w:rsid w:val="00FA4BCD"/>
    <w:rsid w:val="00FA692B"/>
    <w:rsid w:val="00FA7D5C"/>
    <w:rsid w:val="00FB49C3"/>
    <w:rsid w:val="00FB4CA8"/>
    <w:rsid w:val="00FB5FBD"/>
    <w:rsid w:val="00FB7681"/>
    <w:rsid w:val="00FC106C"/>
    <w:rsid w:val="00FC3DD9"/>
    <w:rsid w:val="00FC65ED"/>
    <w:rsid w:val="00FC6A4A"/>
    <w:rsid w:val="00FC79B2"/>
    <w:rsid w:val="00FD06A3"/>
    <w:rsid w:val="00FD1E9E"/>
    <w:rsid w:val="00FD2B0D"/>
    <w:rsid w:val="00FD2FD9"/>
    <w:rsid w:val="00FD7263"/>
    <w:rsid w:val="00FD7284"/>
    <w:rsid w:val="00FD79D3"/>
    <w:rsid w:val="00FE01C3"/>
    <w:rsid w:val="00FE09D0"/>
    <w:rsid w:val="00FE0FDF"/>
    <w:rsid w:val="00FE3103"/>
    <w:rsid w:val="00FE4A5F"/>
    <w:rsid w:val="00FE6B7C"/>
    <w:rsid w:val="00FF2194"/>
    <w:rsid w:val="00FF2FD9"/>
    <w:rsid w:val="00FF38EF"/>
    <w:rsid w:val="014BDC10"/>
    <w:rsid w:val="01946EEA"/>
    <w:rsid w:val="01AD8BFA"/>
    <w:rsid w:val="01C7ED66"/>
    <w:rsid w:val="0234F474"/>
    <w:rsid w:val="024C1946"/>
    <w:rsid w:val="0254F0E5"/>
    <w:rsid w:val="038CFCD6"/>
    <w:rsid w:val="03EF5F7D"/>
    <w:rsid w:val="03F53E06"/>
    <w:rsid w:val="042A6201"/>
    <w:rsid w:val="04A32D97"/>
    <w:rsid w:val="057BFF53"/>
    <w:rsid w:val="061F03EC"/>
    <w:rsid w:val="066AB94B"/>
    <w:rsid w:val="06F03D81"/>
    <w:rsid w:val="073905D1"/>
    <w:rsid w:val="07AED779"/>
    <w:rsid w:val="07BDF8B8"/>
    <w:rsid w:val="07C09289"/>
    <w:rsid w:val="07E793B7"/>
    <w:rsid w:val="088E6B58"/>
    <w:rsid w:val="08A9537C"/>
    <w:rsid w:val="096A3BBB"/>
    <w:rsid w:val="097285DC"/>
    <w:rsid w:val="098FE615"/>
    <w:rsid w:val="099636BB"/>
    <w:rsid w:val="09A812EF"/>
    <w:rsid w:val="0A7F5267"/>
    <w:rsid w:val="0A96CB38"/>
    <w:rsid w:val="0B216738"/>
    <w:rsid w:val="0B5C49B8"/>
    <w:rsid w:val="0B5C5E57"/>
    <w:rsid w:val="0C417DEA"/>
    <w:rsid w:val="0C50BE0A"/>
    <w:rsid w:val="0D51CA3C"/>
    <w:rsid w:val="0DADD758"/>
    <w:rsid w:val="0DFD7C8A"/>
    <w:rsid w:val="0E3DACDE"/>
    <w:rsid w:val="0F40123E"/>
    <w:rsid w:val="0F591BF0"/>
    <w:rsid w:val="1003D972"/>
    <w:rsid w:val="1006BD7F"/>
    <w:rsid w:val="103C6DE8"/>
    <w:rsid w:val="10662E0C"/>
    <w:rsid w:val="10A4963A"/>
    <w:rsid w:val="10A814BC"/>
    <w:rsid w:val="10FE2121"/>
    <w:rsid w:val="11497473"/>
    <w:rsid w:val="119FA9D3"/>
    <w:rsid w:val="11AE16A9"/>
    <w:rsid w:val="11D83E49"/>
    <w:rsid w:val="12065EB8"/>
    <w:rsid w:val="122DB0EC"/>
    <w:rsid w:val="1236DD77"/>
    <w:rsid w:val="125A825B"/>
    <w:rsid w:val="12A699FB"/>
    <w:rsid w:val="12A7F15B"/>
    <w:rsid w:val="12C18B5F"/>
    <w:rsid w:val="12D00DEE"/>
    <w:rsid w:val="131FED67"/>
    <w:rsid w:val="1333649F"/>
    <w:rsid w:val="1369EE23"/>
    <w:rsid w:val="1382074F"/>
    <w:rsid w:val="13CE9518"/>
    <w:rsid w:val="1424099E"/>
    <w:rsid w:val="144D92C3"/>
    <w:rsid w:val="14556804"/>
    <w:rsid w:val="14CF383F"/>
    <w:rsid w:val="14D78778"/>
    <w:rsid w:val="15105052"/>
    <w:rsid w:val="156DF572"/>
    <w:rsid w:val="156E7E39"/>
    <w:rsid w:val="156FD81A"/>
    <w:rsid w:val="158C0BC9"/>
    <w:rsid w:val="16198B97"/>
    <w:rsid w:val="16B88963"/>
    <w:rsid w:val="16E08E71"/>
    <w:rsid w:val="171800BE"/>
    <w:rsid w:val="1762471D"/>
    <w:rsid w:val="1776ECA1"/>
    <w:rsid w:val="18A61EFB"/>
    <w:rsid w:val="18F8C830"/>
    <w:rsid w:val="18FCB4ED"/>
    <w:rsid w:val="1966F9A3"/>
    <w:rsid w:val="19E6D91D"/>
    <w:rsid w:val="19ED17AE"/>
    <w:rsid w:val="1A2B2AB6"/>
    <w:rsid w:val="1A57F380"/>
    <w:rsid w:val="1A797E97"/>
    <w:rsid w:val="1A8745F1"/>
    <w:rsid w:val="1AECFCBA"/>
    <w:rsid w:val="1B1C2FE6"/>
    <w:rsid w:val="1B310E25"/>
    <w:rsid w:val="1B5ACDE1"/>
    <w:rsid w:val="1BB4392D"/>
    <w:rsid w:val="1BB6AECB"/>
    <w:rsid w:val="1C0D3F06"/>
    <w:rsid w:val="1C2301D7"/>
    <w:rsid w:val="1C7C07B0"/>
    <w:rsid w:val="1C99CACF"/>
    <w:rsid w:val="1CDC79C3"/>
    <w:rsid w:val="1CEE01E3"/>
    <w:rsid w:val="1D2A6F8B"/>
    <w:rsid w:val="1D4A14E8"/>
    <w:rsid w:val="1D994DCD"/>
    <w:rsid w:val="1DAFB4B1"/>
    <w:rsid w:val="1DB930B3"/>
    <w:rsid w:val="1DCC360F"/>
    <w:rsid w:val="1DFDF135"/>
    <w:rsid w:val="1E2A25CA"/>
    <w:rsid w:val="1E7EB095"/>
    <w:rsid w:val="1F04219C"/>
    <w:rsid w:val="1F561E9D"/>
    <w:rsid w:val="1F7FFF99"/>
    <w:rsid w:val="1F89F587"/>
    <w:rsid w:val="1FD58773"/>
    <w:rsid w:val="201B5AAE"/>
    <w:rsid w:val="20CB3976"/>
    <w:rsid w:val="2120793B"/>
    <w:rsid w:val="21554DD2"/>
    <w:rsid w:val="21B2141F"/>
    <w:rsid w:val="21DD904C"/>
    <w:rsid w:val="220EFF36"/>
    <w:rsid w:val="2228F434"/>
    <w:rsid w:val="223E244A"/>
    <w:rsid w:val="22784E25"/>
    <w:rsid w:val="22AB9AD1"/>
    <w:rsid w:val="236A5C6F"/>
    <w:rsid w:val="23B7D928"/>
    <w:rsid w:val="23CA6BD9"/>
    <w:rsid w:val="23DB902B"/>
    <w:rsid w:val="241DFF94"/>
    <w:rsid w:val="242FC115"/>
    <w:rsid w:val="244D945B"/>
    <w:rsid w:val="245BE08C"/>
    <w:rsid w:val="249BCC86"/>
    <w:rsid w:val="24EBEB56"/>
    <w:rsid w:val="2516F30D"/>
    <w:rsid w:val="251D890D"/>
    <w:rsid w:val="255D7C6E"/>
    <w:rsid w:val="25CF7E71"/>
    <w:rsid w:val="25D6A24E"/>
    <w:rsid w:val="26361FEB"/>
    <w:rsid w:val="2653AE14"/>
    <w:rsid w:val="26727B1E"/>
    <w:rsid w:val="26880D94"/>
    <w:rsid w:val="26E6BE9E"/>
    <w:rsid w:val="2766EBDE"/>
    <w:rsid w:val="27673C7C"/>
    <w:rsid w:val="27E3C176"/>
    <w:rsid w:val="28477D41"/>
    <w:rsid w:val="2857F0CC"/>
    <w:rsid w:val="2891DA93"/>
    <w:rsid w:val="2893B18C"/>
    <w:rsid w:val="28C4304B"/>
    <w:rsid w:val="28F52D0B"/>
    <w:rsid w:val="28FB87D3"/>
    <w:rsid w:val="294CC0B1"/>
    <w:rsid w:val="2972F819"/>
    <w:rsid w:val="29BA823F"/>
    <w:rsid w:val="29E1BBBD"/>
    <w:rsid w:val="2A30ED91"/>
    <w:rsid w:val="2A41EAB9"/>
    <w:rsid w:val="2A6A7D33"/>
    <w:rsid w:val="2A6B8A09"/>
    <w:rsid w:val="2AA1A43B"/>
    <w:rsid w:val="2AD096F6"/>
    <w:rsid w:val="2AD2AC9E"/>
    <w:rsid w:val="2AE0E885"/>
    <w:rsid w:val="2B21BBBC"/>
    <w:rsid w:val="2B305A43"/>
    <w:rsid w:val="2B936756"/>
    <w:rsid w:val="2BCB524E"/>
    <w:rsid w:val="2BFBD10D"/>
    <w:rsid w:val="2C50392E"/>
    <w:rsid w:val="2CDABBC0"/>
    <w:rsid w:val="2D2A0919"/>
    <w:rsid w:val="2D41CB07"/>
    <w:rsid w:val="2D4C89DC"/>
    <w:rsid w:val="2D65C53B"/>
    <w:rsid w:val="2D6722AF"/>
    <w:rsid w:val="2DD39361"/>
    <w:rsid w:val="2E25FFF9"/>
    <w:rsid w:val="2E349499"/>
    <w:rsid w:val="2E8FBD77"/>
    <w:rsid w:val="2F27CCB8"/>
    <w:rsid w:val="2F6C94F7"/>
    <w:rsid w:val="30B0D27F"/>
    <w:rsid w:val="30C92889"/>
    <w:rsid w:val="30CF4230"/>
    <w:rsid w:val="30E7CACF"/>
    <w:rsid w:val="30F7BB09"/>
    <w:rsid w:val="31418788"/>
    <w:rsid w:val="3154D7DA"/>
    <w:rsid w:val="31EE5BF3"/>
    <w:rsid w:val="324CFC9E"/>
    <w:rsid w:val="32BC1393"/>
    <w:rsid w:val="32EBFA6A"/>
    <w:rsid w:val="342D0D1E"/>
    <w:rsid w:val="34850969"/>
    <w:rsid w:val="34C0759A"/>
    <w:rsid w:val="357A85FD"/>
    <w:rsid w:val="36024EBA"/>
    <w:rsid w:val="3613383E"/>
    <w:rsid w:val="363B0C3E"/>
    <w:rsid w:val="383F7FAA"/>
    <w:rsid w:val="38FF639D"/>
    <w:rsid w:val="392ECEDB"/>
    <w:rsid w:val="39332360"/>
    <w:rsid w:val="3937E304"/>
    <w:rsid w:val="396F04C4"/>
    <w:rsid w:val="397BA333"/>
    <w:rsid w:val="3A8F2F35"/>
    <w:rsid w:val="3AA417BE"/>
    <w:rsid w:val="3AA85792"/>
    <w:rsid w:val="3ACCD10E"/>
    <w:rsid w:val="3ADB2290"/>
    <w:rsid w:val="3B04ADB5"/>
    <w:rsid w:val="3B3803AC"/>
    <w:rsid w:val="3B484C98"/>
    <w:rsid w:val="3B6DB0A7"/>
    <w:rsid w:val="3B7463F0"/>
    <w:rsid w:val="3C045B05"/>
    <w:rsid w:val="3C2EF10D"/>
    <w:rsid w:val="3C555BC9"/>
    <w:rsid w:val="3C83D987"/>
    <w:rsid w:val="3CFEC6A9"/>
    <w:rsid w:val="3D409104"/>
    <w:rsid w:val="3D4B993A"/>
    <w:rsid w:val="3D655BF3"/>
    <w:rsid w:val="3DA02B66"/>
    <w:rsid w:val="3DEF59F1"/>
    <w:rsid w:val="3DFC09BE"/>
    <w:rsid w:val="3E60D592"/>
    <w:rsid w:val="3EF59B46"/>
    <w:rsid w:val="3F50C005"/>
    <w:rsid w:val="3F8D23C7"/>
    <w:rsid w:val="3FACE252"/>
    <w:rsid w:val="4182DBED"/>
    <w:rsid w:val="41E056DD"/>
    <w:rsid w:val="420EBFA2"/>
    <w:rsid w:val="429A411A"/>
    <w:rsid w:val="431B1E58"/>
    <w:rsid w:val="4341090B"/>
    <w:rsid w:val="436670DD"/>
    <w:rsid w:val="4447A65E"/>
    <w:rsid w:val="448432F7"/>
    <w:rsid w:val="44AF4799"/>
    <w:rsid w:val="44E1F230"/>
    <w:rsid w:val="45021DD9"/>
    <w:rsid w:val="45DB960A"/>
    <w:rsid w:val="461A8947"/>
    <w:rsid w:val="464FA9B4"/>
    <w:rsid w:val="4652BF1A"/>
    <w:rsid w:val="46645E98"/>
    <w:rsid w:val="46C716B7"/>
    <w:rsid w:val="47388014"/>
    <w:rsid w:val="4751A3B7"/>
    <w:rsid w:val="47706974"/>
    <w:rsid w:val="47A10043"/>
    <w:rsid w:val="484B584F"/>
    <w:rsid w:val="485BB81E"/>
    <w:rsid w:val="48BFAA19"/>
    <w:rsid w:val="48C9E7F9"/>
    <w:rsid w:val="48E9B98F"/>
    <w:rsid w:val="495A0036"/>
    <w:rsid w:val="4976C8CE"/>
    <w:rsid w:val="498DEC2F"/>
    <w:rsid w:val="49A28044"/>
    <w:rsid w:val="4A0BBCC3"/>
    <w:rsid w:val="4A12A3B2"/>
    <w:rsid w:val="4AC951EF"/>
    <w:rsid w:val="4AF47942"/>
    <w:rsid w:val="4B638ADC"/>
    <w:rsid w:val="4BF8C7D7"/>
    <w:rsid w:val="4C095F6F"/>
    <w:rsid w:val="4CFF5B3D"/>
    <w:rsid w:val="4D4A1433"/>
    <w:rsid w:val="4E3A41EB"/>
    <w:rsid w:val="4E54DC7C"/>
    <w:rsid w:val="4ED04D7E"/>
    <w:rsid w:val="4F1CAA0F"/>
    <w:rsid w:val="4F49EC6E"/>
    <w:rsid w:val="4F8FEDE3"/>
    <w:rsid w:val="4FE3E2B8"/>
    <w:rsid w:val="5001E397"/>
    <w:rsid w:val="50CE458A"/>
    <w:rsid w:val="51877D78"/>
    <w:rsid w:val="51CBB8B7"/>
    <w:rsid w:val="526E50D2"/>
    <w:rsid w:val="5292224B"/>
    <w:rsid w:val="5353E2CD"/>
    <w:rsid w:val="53B55BAD"/>
    <w:rsid w:val="540CBF44"/>
    <w:rsid w:val="547B0835"/>
    <w:rsid w:val="54FEC842"/>
    <w:rsid w:val="5521A40D"/>
    <w:rsid w:val="55577E50"/>
    <w:rsid w:val="556471B4"/>
    <w:rsid w:val="55851A8D"/>
    <w:rsid w:val="55897C58"/>
    <w:rsid w:val="55BA6816"/>
    <w:rsid w:val="5605514D"/>
    <w:rsid w:val="561E146D"/>
    <w:rsid w:val="56691A65"/>
    <w:rsid w:val="56B39BA7"/>
    <w:rsid w:val="56C2A03C"/>
    <w:rsid w:val="5796674F"/>
    <w:rsid w:val="589372B4"/>
    <w:rsid w:val="58A1BB85"/>
    <w:rsid w:val="58DEC6BA"/>
    <w:rsid w:val="58F2759F"/>
    <w:rsid w:val="59490D7A"/>
    <w:rsid w:val="5976F8E6"/>
    <w:rsid w:val="5981B536"/>
    <w:rsid w:val="5A00414B"/>
    <w:rsid w:val="5A1AF916"/>
    <w:rsid w:val="5BE55B16"/>
    <w:rsid w:val="5C5D1AAB"/>
    <w:rsid w:val="5C86C62D"/>
    <w:rsid w:val="5D2B410E"/>
    <w:rsid w:val="5D43D9E9"/>
    <w:rsid w:val="5D441019"/>
    <w:rsid w:val="5D9479D2"/>
    <w:rsid w:val="5DDE52DC"/>
    <w:rsid w:val="5F4BDA08"/>
    <w:rsid w:val="5FB7507E"/>
    <w:rsid w:val="6050B2A7"/>
    <w:rsid w:val="607D0E8B"/>
    <w:rsid w:val="60AC0DBD"/>
    <w:rsid w:val="610B97D4"/>
    <w:rsid w:val="6151D075"/>
    <w:rsid w:val="62148CE6"/>
    <w:rsid w:val="621A9439"/>
    <w:rsid w:val="6225FF90"/>
    <w:rsid w:val="626DD7DD"/>
    <w:rsid w:val="629ED4AC"/>
    <w:rsid w:val="63285A1D"/>
    <w:rsid w:val="634A57C1"/>
    <w:rsid w:val="6353A594"/>
    <w:rsid w:val="638BEC5E"/>
    <w:rsid w:val="639F91B1"/>
    <w:rsid w:val="63AE7F2F"/>
    <w:rsid w:val="63E43CAB"/>
    <w:rsid w:val="64055176"/>
    <w:rsid w:val="64512489"/>
    <w:rsid w:val="65BE7DF7"/>
    <w:rsid w:val="65D7B7B3"/>
    <w:rsid w:val="67177D16"/>
    <w:rsid w:val="672A993F"/>
    <w:rsid w:val="672D91D9"/>
    <w:rsid w:val="673D7305"/>
    <w:rsid w:val="678C63C2"/>
    <w:rsid w:val="67C8B370"/>
    <w:rsid w:val="67F19D95"/>
    <w:rsid w:val="67F9992E"/>
    <w:rsid w:val="6831D522"/>
    <w:rsid w:val="6862291F"/>
    <w:rsid w:val="6984B17A"/>
    <w:rsid w:val="69CDE443"/>
    <w:rsid w:val="6A318633"/>
    <w:rsid w:val="6A346F05"/>
    <w:rsid w:val="6A5FF30B"/>
    <w:rsid w:val="6B4772A3"/>
    <w:rsid w:val="6C0491FB"/>
    <w:rsid w:val="6C1E6746"/>
    <w:rsid w:val="6C906384"/>
    <w:rsid w:val="6C9F8677"/>
    <w:rsid w:val="6D3B5723"/>
    <w:rsid w:val="6EFD5854"/>
    <w:rsid w:val="6F4ADE90"/>
    <w:rsid w:val="6F7BBBC5"/>
    <w:rsid w:val="6FFB85C0"/>
    <w:rsid w:val="7091C393"/>
    <w:rsid w:val="70CB42E4"/>
    <w:rsid w:val="7105FDBA"/>
    <w:rsid w:val="71762076"/>
    <w:rsid w:val="7181972D"/>
    <w:rsid w:val="7188477E"/>
    <w:rsid w:val="71A82934"/>
    <w:rsid w:val="720D998E"/>
    <w:rsid w:val="721AE574"/>
    <w:rsid w:val="72415B35"/>
    <w:rsid w:val="7311F0D7"/>
    <w:rsid w:val="734A35DE"/>
    <w:rsid w:val="734B1D0B"/>
    <w:rsid w:val="7389B987"/>
    <w:rsid w:val="73B43EBA"/>
    <w:rsid w:val="73BF00B8"/>
    <w:rsid w:val="73C43262"/>
    <w:rsid w:val="742ED7C6"/>
    <w:rsid w:val="74D9741F"/>
    <w:rsid w:val="753E4A77"/>
    <w:rsid w:val="755B04F5"/>
    <w:rsid w:val="758AF4C2"/>
    <w:rsid w:val="75FFB240"/>
    <w:rsid w:val="760F9B93"/>
    <w:rsid w:val="7660EBC9"/>
    <w:rsid w:val="779A98A6"/>
    <w:rsid w:val="782DCBAF"/>
    <w:rsid w:val="78797D5A"/>
    <w:rsid w:val="78C2B69D"/>
    <w:rsid w:val="78CDD29C"/>
    <w:rsid w:val="79AEBE84"/>
    <w:rsid w:val="79CF88EF"/>
    <w:rsid w:val="7A015EAB"/>
    <w:rsid w:val="7A93B7A3"/>
    <w:rsid w:val="7AC41037"/>
    <w:rsid w:val="7AD83773"/>
    <w:rsid w:val="7B09923E"/>
    <w:rsid w:val="7B75746F"/>
    <w:rsid w:val="7B7C0FD7"/>
    <w:rsid w:val="7BB3E93A"/>
    <w:rsid w:val="7BFD1177"/>
    <w:rsid w:val="7C018A0F"/>
    <w:rsid w:val="7C08D360"/>
    <w:rsid w:val="7C42BB19"/>
    <w:rsid w:val="7C9652D7"/>
    <w:rsid w:val="7CCB5DA7"/>
    <w:rsid w:val="7CCCC863"/>
    <w:rsid w:val="7D1CCEC0"/>
    <w:rsid w:val="7D410DF4"/>
    <w:rsid w:val="7D4CEE7D"/>
    <w:rsid w:val="7D6051C9"/>
    <w:rsid w:val="7DCB5865"/>
    <w:rsid w:val="7DE1F867"/>
    <w:rsid w:val="7E161431"/>
    <w:rsid w:val="7E18C905"/>
    <w:rsid w:val="7EA12CB6"/>
    <w:rsid w:val="7F13942A"/>
    <w:rsid w:val="7F139E9E"/>
    <w:rsid w:val="7F57A90A"/>
    <w:rsid w:val="7FDC81D1"/>
    <w:rsid w:val="7FE05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E07D51B"/>
  <w15:chartTrackingRefBased/>
  <w15:docId w15:val="{5E778729-3EBC-46FB-B6BD-7260ECFDC4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C1205"/>
    <w:pPr>
      <w:spacing w:after="0" w:line="48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styleId="Heading1">
    <w:name w:val="heading 1"/>
    <w:basedOn w:val="Normal"/>
    <w:next w:val="Paragraph"/>
    <w:link w:val="Heading1Char"/>
    <w:qFormat/>
    <w:rsid w:val="001C1205"/>
    <w:pPr>
      <w:keepNext/>
      <w:spacing w:before="360" w:after="60" w:line="360" w:lineRule="auto"/>
      <w:ind w:right="567"/>
      <w:contextualSpacing/>
      <w:outlineLvl w:val="0"/>
    </w:pPr>
    <w:rPr>
      <w:rFonts w:cs="Arial"/>
      <w:b/>
      <w:bCs/>
      <w:kern w:val="32"/>
      <w:szCs w:val="32"/>
    </w:rPr>
  </w:style>
  <w:style w:type="paragraph" w:styleId="Heading2">
    <w:name w:val="heading 2"/>
    <w:basedOn w:val="Normal"/>
    <w:next w:val="Paragraph"/>
    <w:link w:val="Heading2Char"/>
    <w:qFormat/>
    <w:rsid w:val="001C1205"/>
    <w:pPr>
      <w:keepNext/>
      <w:spacing w:before="360" w:after="60" w:line="360" w:lineRule="auto"/>
      <w:ind w:right="567"/>
      <w:contextualSpacing/>
      <w:outlineLvl w:val="1"/>
    </w:pPr>
    <w:rPr>
      <w:rFonts w:cs="Arial"/>
      <w:b/>
      <w:bCs/>
      <w:i/>
      <w:iCs/>
      <w:szCs w:val="28"/>
    </w:rPr>
  </w:style>
  <w:style w:type="paragraph" w:styleId="Heading3">
    <w:name w:val="heading 3"/>
    <w:basedOn w:val="Normal"/>
    <w:next w:val="Paragraph"/>
    <w:link w:val="Heading3Char"/>
    <w:qFormat/>
    <w:rsid w:val="001C1205"/>
    <w:pPr>
      <w:keepNext/>
      <w:spacing w:before="360" w:after="60" w:line="360" w:lineRule="auto"/>
      <w:ind w:right="567"/>
      <w:contextualSpacing/>
      <w:outlineLvl w:val="2"/>
    </w:pPr>
    <w:rPr>
      <w:rFonts w:cs="Arial"/>
      <w:bCs/>
      <w:i/>
      <w:szCs w:val="26"/>
    </w:rPr>
  </w:style>
  <w:style w:type="paragraph" w:styleId="Heading4">
    <w:name w:val="heading 4"/>
    <w:basedOn w:val="Paragraph"/>
    <w:next w:val="Newparagraph"/>
    <w:link w:val="Heading4Char"/>
    <w:rsid w:val="001C1205"/>
    <w:pPr>
      <w:spacing w:before="360"/>
      <w:outlineLvl w:val="3"/>
    </w:pPr>
    <w:rPr>
      <w:bCs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965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B965A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965A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965A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965A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965AC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965AC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65AC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1C1205"/>
    <w:rPr>
      <w:rFonts w:ascii="Times New Roman" w:eastAsia="Times New Roman" w:hAnsi="Times New Roman" w:cs="Arial"/>
      <w:b/>
      <w:bCs/>
      <w:kern w:val="32"/>
      <w:sz w:val="24"/>
      <w:szCs w:val="32"/>
      <w:lang w:val="en-GB" w:eastAsia="en-GB"/>
    </w:rPr>
  </w:style>
  <w:style w:type="character" w:customStyle="1" w:styleId="Heading2Char">
    <w:name w:val="Heading 2 Char"/>
    <w:basedOn w:val="DefaultParagraphFont"/>
    <w:link w:val="Heading2"/>
    <w:rsid w:val="001C1205"/>
    <w:rPr>
      <w:rFonts w:ascii="Times New Roman" w:eastAsia="Times New Roman" w:hAnsi="Times New Roman" w:cs="Arial"/>
      <w:b/>
      <w:bCs/>
      <w:i/>
      <w:iCs/>
      <w:sz w:val="24"/>
      <w:szCs w:val="28"/>
      <w:lang w:val="en-GB" w:eastAsia="en-GB"/>
    </w:rPr>
  </w:style>
  <w:style w:type="paragraph" w:styleId="NoSpacing">
    <w:name w:val="No Spacing"/>
    <w:uiPriority w:val="1"/>
    <w:qFormat/>
    <w:rsid w:val="00B965AC"/>
    <w:pPr>
      <w:spacing w:after="0" w:line="240" w:lineRule="auto"/>
    </w:pPr>
  </w:style>
  <w:style w:type="paragraph" w:styleId="ListParagraph">
    <w:name w:val="List Paragraph"/>
    <w:basedOn w:val="Normal"/>
    <w:link w:val="ListParagraphChar"/>
    <w:uiPriority w:val="34"/>
    <w:qFormat/>
    <w:rsid w:val="00B965AC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rsid w:val="001C1205"/>
    <w:rPr>
      <w:rFonts w:ascii="Times New Roman" w:eastAsia="Times New Roman" w:hAnsi="Times New Roman" w:cs="Arial"/>
      <w:bCs/>
      <w:i/>
      <w:sz w:val="24"/>
      <w:szCs w:val="26"/>
      <w:lang w:val="en-GB" w:eastAsia="en-GB"/>
    </w:rPr>
  </w:style>
  <w:style w:type="paragraph" w:styleId="Header">
    <w:name w:val="header"/>
    <w:basedOn w:val="Normal"/>
    <w:link w:val="HeaderChar"/>
    <w:rsid w:val="001C1205"/>
    <w:pPr>
      <w:tabs>
        <w:tab w:val="center" w:pos="4320"/>
        <w:tab w:val="right" w:pos="8640"/>
      </w:tabs>
      <w:spacing w:after="120" w:line="240" w:lineRule="auto"/>
      <w:contextualSpacing/>
    </w:pPr>
  </w:style>
  <w:style w:type="character" w:customStyle="1" w:styleId="HeaderChar">
    <w:name w:val="Header Char"/>
    <w:basedOn w:val="DefaultParagraphFont"/>
    <w:link w:val="Header"/>
    <w:rsid w:val="001C1205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styleId="Footer">
    <w:name w:val="footer"/>
    <w:basedOn w:val="Normal"/>
    <w:link w:val="FooterChar"/>
    <w:rsid w:val="001C1205"/>
    <w:pPr>
      <w:tabs>
        <w:tab w:val="center" w:pos="4320"/>
        <w:tab w:val="right" w:pos="8640"/>
      </w:tabs>
      <w:spacing w:before="240" w:line="240" w:lineRule="auto"/>
      <w:contextualSpacing/>
    </w:pPr>
  </w:style>
  <w:style w:type="character" w:customStyle="1" w:styleId="FooterChar">
    <w:name w:val="Footer Char"/>
    <w:basedOn w:val="DefaultParagraphFont"/>
    <w:link w:val="Footer"/>
    <w:rsid w:val="001C1205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styleId="Title">
    <w:name w:val="Title"/>
    <w:basedOn w:val="Normal"/>
    <w:next w:val="Normal"/>
    <w:link w:val="TitleChar"/>
    <w:uiPriority w:val="10"/>
    <w:qFormat/>
    <w:rsid w:val="00AB64BF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B64B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4Char">
    <w:name w:val="Heading 4 Char"/>
    <w:basedOn w:val="DefaultParagraphFont"/>
    <w:link w:val="Heading4"/>
    <w:rsid w:val="001C1205"/>
    <w:rPr>
      <w:rFonts w:ascii="Times New Roman" w:eastAsia="Times New Roman" w:hAnsi="Times New Roman" w:cs="Times New Roman"/>
      <w:bCs/>
      <w:sz w:val="24"/>
      <w:szCs w:val="28"/>
      <w:lang w:val="en-GB" w:eastAsia="en-GB"/>
    </w:rPr>
  </w:style>
  <w:style w:type="character" w:styleId="Hyperlink">
    <w:name w:val="Hyperlink"/>
    <w:basedOn w:val="DefaultParagraphFont"/>
    <w:uiPriority w:val="99"/>
    <w:unhideWhenUsed/>
    <w:rsid w:val="00331951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unhideWhenUsed/>
    <w:rsid w:val="0033195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E37ECB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696B75"/>
    <w:pPr>
      <w:spacing w:before="100" w:beforeAutospacing="1" w:after="100" w:afterAutospacing="1" w:line="240" w:lineRule="auto"/>
    </w:pPr>
    <w:rPr>
      <w:lang w:val="sv-SE" w:eastAsia="sv-SE"/>
    </w:rPr>
  </w:style>
  <w:style w:type="paragraph" w:customStyle="1" w:styleId="EndNoteBibliographyTitle">
    <w:name w:val="EndNote Bibliography Title"/>
    <w:basedOn w:val="Normal"/>
    <w:link w:val="EndNoteBibliographyTitleChar"/>
    <w:rsid w:val="00CB174F"/>
    <w:pPr>
      <w:jc w:val="center"/>
    </w:pPr>
    <w:rPr>
      <w:rFonts w:ascii="Calibri" w:hAnsi="Calibri" w:cs="Calibri"/>
      <w:noProof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CB174F"/>
  </w:style>
  <w:style w:type="character" w:customStyle="1" w:styleId="EndNoteBibliographyTitleChar">
    <w:name w:val="EndNote Bibliography Title Char"/>
    <w:basedOn w:val="ListParagraphChar"/>
    <w:link w:val="EndNoteBibliographyTitle"/>
    <w:rsid w:val="00CB174F"/>
    <w:rPr>
      <w:rFonts w:ascii="Calibri" w:hAnsi="Calibri" w:cs="Calibri"/>
      <w:noProof/>
    </w:rPr>
  </w:style>
  <w:style w:type="paragraph" w:customStyle="1" w:styleId="EndNoteBibliography">
    <w:name w:val="EndNote Bibliography"/>
    <w:basedOn w:val="Normal"/>
    <w:link w:val="EndNoteBibliographyChar"/>
    <w:rsid w:val="00CB174F"/>
    <w:pPr>
      <w:spacing w:line="240" w:lineRule="auto"/>
    </w:pPr>
    <w:rPr>
      <w:rFonts w:ascii="Calibri" w:hAnsi="Calibri" w:cs="Calibri"/>
      <w:noProof/>
    </w:rPr>
  </w:style>
  <w:style w:type="character" w:customStyle="1" w:styleId="EndNoteBibliographyChar">
    <w:name w:val="EndNote Bibliography Char"/>
    <w:basedOn w:val="ListParagraphChar"/>
    <w:link w:val="EndNoteBibliography"/>
    <w:rsid w:val="00CB174F"/>
    <w:rPr>
      <w:rFonts w:ascii="Calibri" w:hAnsi="Calibri" w:cs="Calibri"/>
      <w:noProof/>
    </w:rPr>
  </w:style>
  <w:style w:type="paragraph" w:styleId="Caption">
    <w:name w:val="caption"/>
    <w:basedOn w:val="Normal"/>
    <w:next w:val="Normal"/>
    <w:uiPriority w:val="35"/>
    <w:unhideWhenUsed/>
    <w:qFormat/>
    <w:rsid w:val="00A05D33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xmsonormal">
    <w:name w:val="x_msonormal"/>
    <w:basedOn w:val="Normal"/>
    <w:rsid w:val="00EB2D0A"/>
    <w:pPr>
      <w:spacing w:line="240" w:lineRule="auto"/>
    </w:pPr>
    <w:rPr>
      <w:rFonts w:ascii="Calibri" w:hAnsi="Calibri" w:cs="Calibri"/>
    </w:rPr>
  </w:style>
  <w:style w:type="paragraph" w:customStyle="1" w:styleId="xmsolistparagraph">
    <w:name w:val="x_msolistparagraph"/>
    <w:basedOn w:val="Normal"/>
    <w:rsid w:val="00EB2D0A"/>
    <w:pPr>
      <w:spacing w:line="252" w:lineRule="auto"/>
      <w:ind w:left="720"/>
    </w:pPr>
    <w:rPr>
      <w:rFonts w:ascii="Calibri" w:hAnsi="Calibri" w:cs="Calibri"/>
    </w:rPr>
  </w:style>
  <w:style w:type="table" w:styleId="PlainTable4">
    <w:name w:val="Plain Table 4"/>
    <w:basedOn w:val="TableNormal"/>
    <w:uiPriority w:val="44"/>
    <w:rsid w:val="0002158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021588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customStyle="1" w:styleId="ParagraphChar">
    <w:name w:val="Paragraph Char"/>
    <w:link w:val="Paragraph"/>
    <w:locked/>
    <w:rsid w:val="00632125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customStyle="1" w:styleId="Paragraph">
    <w:name w:val="Paragraph"/>
    <w:basedOn w:val="Normal"/>
    <w:next w:val="Newparagraph"/>
    <w:link w:val="ParagraphChar"/>
    <w:qFormat/>
    <w:rsid w:val="001C1205"/>
    <w:pPr>
      <w:widowControl w:val="0"/>
      <w:spacing w:before="240"/>
    </w:pPr>
  </w:style>
  <w:style w:type="paragraph" w:styleId="Revision">
    <w:name w:val="Revision"/>
    <w:hidden/>
    <w:uiPriority w:val="99"/>
    <w:semiHidden/>
    <w:rsid w:val="00180FBC"/>
    <w:pPr>
      <w:spacing w:after="0" w:line="240" w:lineRule="auto"/>
    </w:pPr>
  </w:style>
  <w:style w:type="paragraph" w:styleId="FootnoteText">
    <w:name w:val="footnote text"/>
    <w:basedOn w:val="Normal"/>
    <w:link w:val="FootnoteTextChar"/>
    <w:autoRedefine/>
    <w:rsid w:val="001C1205"/>
    <w:pPr>
      <w:ind w:left="284" w:hanging="284"/>
    </w:pPr>
    <w:rPr>
      <w:sz w:val="22"/>
      <w:szCs w:val="20"/>
    </w:rPr>
  </w:style>
  <w:style w:type="character" w:customStyle="1" w:styleId="FootnoteTextChar">
    <w:name w:val="Footnote Text Char"/>
    <w:basedOn w:val="DefaultParagraphFont"/>
    <w:link w:val="FootnoteText"/>
    <w:rsid w:val="001C1205"/>
    <w:rPr>
      <w:rFonts w:ascii="Times New Roman" w:eastAsia="Times New Roman" w:hAnsi="Times New Roman" w:cs="Times New Roman"/>
      <w:szCs w:val="20"/>
      <w:lang w:val="en-GB" w:eastAsia="en-GB"/>
    </w:rPr>
  </w:style>
  <w:style w:type="character" w:styleId="FootnoteReference">
    <w:name w:val="footnote reference"/>
    <w:basedOn w:val="DefaultParagraphFont"/>
    <w:rsid w:val="001C1205"/>
    <w:rPr>
      <w:vertAlign w:val="superscript"/>
    </w:rPr>
  </w:style>
  <w:style w:type="character" w:styleId="LineNumber">
    <w:name w:val="line number"/>
    <w:basedOn w:val="DefaultParagraphFont"/>
    <w:uiPriority w:val="99"/>
    <w:semiHidden/>
    <w:unhideWhenUsed/>
    <w:rsid w:val="00664473"/>
  </w:style>
  <w:style w:type="paragraph" w:customStyle="1" w:styleId="Articletitle">
    <w:name w:val="Article title"/>
    <w:basedOn w:val="Normal"/>
    <w:next w:val="Normal"/>
    <w:qFormat/>
    <w:rsid w:val="001C1205"/>
    <w:pPr>
      <w:spacing w:after="120" w:line="360" w:lineRule="auto"/>
    </w:pPr>
    <w:rPr>
      <w:b/>
      <w:sz w:val="28"/>
    </w:rPr>
  </w:style>
  <w:style w:type="paragraph" w:customStyle="1" w:styleId="Authornames">
    <w:name w:val="Author names"/>
    <w:basedOn w:val="Normal"/>
    <w:next w:val="Normal"/>
    <w:qFormat/>
    <w:rsid w:val="001C1205"/>
    <w:pPr>
      <w:spacing w:before="240" w:line="360" w:lineRule="auto"/>
    </w:pPr>
    <w:rPr>
      <w:sz w:val="28"/>
    </w:rPr>
  </w:style>
  <w:style w:type="paragraph" w:customStyle="1" w:styleId="Affiliation">
    <w:name w:val="Affiliation"/>
    <w:basedOn w:val="Normal"/>
    <w:qFormat/>
    <w:rsid w:val="001C1205"/>
    <w:pPr>
      <w:spacing w:before="240" w:line="360" w:lineRule="auto"/>
    </w:pPr>
    <w:rPr>
      <w:i/>
    </w:rPr>
  </w:style>
  <w:style w:type="paragraph" w:customStyle="1" w:styleId="Receiveddates">
    <w:name w:val="Received dates"/>
    <w:basedOn w:val="Affiliation"/>
    <w:next w:val="Normal"/>
    <w:qFormat/>
    <w:rsid w:val="001C1205"/>
  </w:style>
  <w:style w:type="paragraph" w:customStyle="1" w:styleId="Abstract">
    <w:name w:val="Abstract"/>
    <w:basedOn w:val="Normal"/>
    <w:next w:val="Keywords"/>
    <w:qFormat/>
    <w:rsid w:val="001C1205"/>
    <w:pPr>
      <w:spacing w:before="360" w:after="300" w:line="360" w:lineRule="auto"/>
      <w:ind w:left="720" w:right="567"/>
    </w:pPr>
    <w:rPr>
      <w:sz w:val="22"/>
    </w:rPr>
  </w:style>
  <w:style w:type="paragraph" w:customStyle="1" w:styleId="Keywords">
    <w:name w:val="Keywords"/>
    <w:basedOn w:val="Normal"/>
    <w:next w:val="Paragraph"/>
    <w:qFormat/>
    <w:rsid w:val="001C1205"/>
    <w:pPr>
      <w:spacing w:before="240" w:after="240" w:line="360" w:lineRule="auto"/>
      <w:ind w:left="720" w:right="567"/>
    </w:pPr>
    <w:rPr>
      <w:sz w:val="22"/>
    </w:rPr>
  </w:style>
  <w:style w:type="paragraph" w:customStyle="1" w:styleId="Correspondencedetails">
    <w:name w:val="Correspondence details"/>
    <w:basedOn w:val="Normal"/>
    <w:qFormat/>
    <w:rsid w:val="001C1205"/>
    <w:pPr>
      <w:spacing w:before="240" w:line="360" w:lineRule="auto"/>
    </w:pPr>
  </w:style>
  <w:style w:type="paragraph" w:customStyle="1" w:styleId="Displayedquotation">
    <w:name w:val="Displayed quotation"/>
    <w:basedOn w:val="Normal"/>
    <w:qFormat/>
    <w:rsid w:val="001C1205"/>
    <w:pPr>
      <w:tabs>
        <w:tab w:val="left" w:pos="1077"/>
        <w:tab w:val="left" w:pos="1440"/>
        <w:tab w:val="left" w:pos="1797"/>
        <w:tab w:val="left" w:pos="2155"/>
        <w:tab w:val="left" w:pos="2512"/>
      </w:tabs>
      <w:spacing w:before="240" w:after="360" w:line="360" w:lineRule="auto"/>
      <w:ind w:left="709" w:right="425"/>
      <w:contextualSpacing/>
    </w:pPr>
    <w:rPr>
      <w:sz w:val="22"/>
    </w:rPr>
  </w:style>
  <w:style w:type="paragraph" w:customStyle="1" w:styleId="Numberedlist">
    <w:name w:val="Numbered list"/>
    <w:basedOn w:val="Paragraph"/>
    <w:next w:val="Paragraph"/>
    <w:qFormat/>
    <w:rsid w:val="001C1205"/>
    <w:pPr>
      <w:widowControl/>
      <w:numPr>
        <w:numId w:val="1"/>
      </w:numPr>
      <w:spacing w:after="240"/>
      <w:contextualSpacing/>
    </w:pPr>
  </w:style>
  <w:style w:type="paragraph" w:customStyle="1" w:styleId="Displayedequation">
    <w:name w:val="Displayed equation"/>
    <w:basedOn w:val="Normal"/>
    <w:next w:val="Paragraph"/>
    <w:qFormat/>
    <w:rsid w:val="001C1205"/>
    <w:pPr>
      <w:tabs>
        <w:tab w:val="center" w:pos="4253"/>
        <w:tab w:val="right" w:pos="8222"/>
      </w:tabs>
      <w:spacing w:before="240" w:after="240"/>
      <w:jc w:val="center"/>
    </w:pPr>
  </w:style>
  <w:style w:type="paragraph" w:customStyle="1" w:styleId="Acknowledgements">
    <w:name w:val="Acknowledgements"/>
    <w:basedOn w:val="Normal"/>
    <w:next w:val="Normal"/>
    <w:qFormat/>
    <w:rsid w:val="001C1205"/>
    <w:pPr>
      <w:spacing w:before="120" w:line="360" w:lineRule="auto"/>
    </w:pPr>
    <w:rPr>
      <w:sz w:val="22"/>
    </w:rPr>
  </w:style>
  <w:style w:type="paragraph" w:customStyle="1" w:styleId="Tabletitle">
    <w:name w:val="Table title"/>
    <w:basedOn w:val="Normal"/>
    <w:next w:val="Normal"/>
    <w:qFormat/>
    <w:rsid w:val="001C1205"/>
    <w:pPr>
      <w:spacing w:before="240" w:line="360" w:lineRule="auto"/>
    </w:pPr>
  </w:style>
  <w:style w:type="paragraph" w:customStyle="1" w:styleId="Figurecaption">
    <w:name w:val="Figure caption"/>
    <w:basedOn w:val="Normal"/>
    <w:next w:val="Normal"/>
    <w:qFormat/>
    <w:rsid w:val="001C1205"/>
    <w:pPr>
      <w:spacing w:before="240" w:line="360" w:lineRule="auto"/>
    </w:pPr>
  </w:style>
  <w:style w:type="paragraph" w:customStyle="1" w:styleId="Footnotes">
    <w:name w:val="Footnotes"/>
    <w:basedOn w:val="Normal"/>
    <w:qFormat/>
    <w:rsid w:val="001C1205"/>
    <w:pPr>
      <w:spacing w:before="120" w:line="360" w:lineRule="auto"/>
      <w:ind w:left="482" w:hanging="482"/>
      <w:contextualSpacing/>
    </w:pPr>
    <w:rPr>
      <w:sz w:val="22"/>
    </w:rPr>
  </w:style>
  <w:style w:type="paragraph" w:customStyle="1" w:styleId="Notesoncontributors">
    <w:name w:val="Notes on contributors"/>
    <w:basedOn w:val="Normal"/>
    <w:qFormat/>
    <w:rsid w:val="001C1205"/>
    <w:pPr>
      <w:spacing w:before="240" w:line="360" w:lineRule="auto"/>
    </w:pPr>
    <w:rPr>
      <w:sz w:val="22"/>
    </w:rPr>
  </w:style>
  <w:style w:type="paragraph" w:customStyle="1" w:styleId="Normalparagraphstyle">
    <w:name w:val="Normal paragraph style"/>
    <w:basedOn w:val="Normal"/>
    <w:next w:val="Normal"/>
    <w:rsid w:val="001C1205"/>
  </w:style>
  <w:style w:type="paragraph" w:customStyle="1" w:styleId="Newparagraph">
    <w:name w:val="New paragraph"/>
    <w:basedOn w:val="Normal"/>
    <w:qFormat/>
    <w:rsid w:val="001C1205"/>
    <w:pPr>
      <w:ind w:firstLine="720"/>
    </w:pPr>
  </w:style>
  <w:style w:type="paragraph" w:styleId="NormalIndent">
    <w:name w:val="Normal Indent"/>
    <w:basedOn w:val="Normal"/>
    <w:rsid w:val="001C1205"/>
    <w:pPr>
      <w:ind w:left="720"/>
    </w:pPr>
  </w:style>
  <w:style w:type="paragraph" w:customStyle="1" w:styleId="References">
    <w:name w:val="References"/>
    <w:basedOn w:val="Normal"/>
    <w:qFormat/>
    <w:rsid w:val="001C1205"/>
    <w:pPr>
      <w:spacing w:before="120" w:line="360" w:lineRule="auto"/>
      <w:ind w:left="720" w:hanging="720"/>
      <w:contextualSpacing/>
    </w:pPr>
  </w:style>
  <w:style w:type="paragraph" w:customStyle="1" w:styleId="Subjectcodes">
    <w:name w:val="Subject codes"/>
    <w:basedOn w:val="Keywords"/>
    <w:next w:val="Paragraph"/>
    <w:qFormat/>
    <w:rsid w:val="001C1205"/>
  </w:style>
  <w:style w:type="paragraph" w:customStyle="1" w:styleId="Bulletedlist">
    <w:name w:val="Bulleted list"/>
    <w:basedOn w:val="Paragraph"/>
    <w:next w:val="Paragraph"/>
    <w:qFormat/>
    <w:rsid w:val="001C1205"/>
    <w:pPr>
      <w:widowControl/>
      <w:numPr>
        <w:numId w:val="2"/>
      </w:numPr>
      <w:spacing w:after="240"/>
      <w:contextualSpacing/>
    </w:pPr>
  </w:style>
  <w:style w:type="paragraph" w:styleId="EndnoteText">
    <w:name w:val="endnote text"/>
    <w:basedOn w:val="Normal"/>
    <w:link w:val="EndnoteTextChar"/>
    <w:autoRedefine/>
    <w:rsid w:val="001C1205"/>
    <w:pPr>
      <w:ind w:left="284" w:hanging="284"/>
    </w:pPr>
    <w:rPr>
      <w:sz w:val="22"/>
      <w:szCs w:val="20"/>
    </w:rPr>
  </w:style>
  <w:style w:type="character" w:customStyle="1" w:styleId="EndnoteTextChar">
    <w:name w:val="Endnote Text Char"/>
    <w:basedOn w:val="DefaultParagraphFont"/>
    <w:link w:val="EndnoteText"/>
    <w:rsid w:val="001C1205"/>
    <w:rPr>
      <w:rFonts w:ascii="Times New Roman" w:eastAsia="Times New Roman" w:hAnsi="Times New Roman" w:cs="Times New Roman"/>
      <w:szCs w:val="20"/>
      <w:lang w:val="en-GB" w:eastAsia="en-GB"/>
    </w:rPr>
  </w:style>
  <w:style w:type="character" w:styleId="EndnoteReference">
    <w:name w:val="endnote reference"/>
    <w:basedOn w:val="DefaultParagraphFont"/>
    <w:rsid w:val="001C1205"/>
    <w:rPr>
      <w:vertAlign w:val="superscript"/>
    </w:rPr>
  </w:style>
  <w:style w:type="paragraph" w:customStyle="1" w:styleId="Heading4Paragraph">
    <w:name w:val="Heading 4 + Paragraph"/>
    <w:basedOn w:val="Paragraph"/>
    <w:next w:val="Newparagraph"/>
    <w:qFormat/>
    <w:rsid w:val="001C1205"/>
    <w:pPr>
      <w:widowControl/>
      <w:spacing w:before="36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7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063579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490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40453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05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7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0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017149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423846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4280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1218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94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0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9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05204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3594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16168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972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9709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602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69277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60407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40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9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0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1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3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2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4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8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8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8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39687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00661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11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6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83360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8951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23153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64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0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9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2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3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25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1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8703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8773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50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91293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770452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11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34557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52922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437634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429721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915382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80662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270641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79675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32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9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7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4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2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2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9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03727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99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97829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12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5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3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3627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19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382704">
          <w:marLeft w:val="0"/>
          <w:marRight w:val="0"/>
          <w:marTop w:val="332"/>
          <w:marBottom w:val="332"/>
          <w:divBdr>
            <w:top w:val="single" w:sz="6" w:space="17" w:color="EAC3AF"/>
            <w:left w:val="single" w:sz="6" w:space="17" w:color="EAC3AF"/>
            <w:bottom w:val="single" w:sz="6" w:space="17" w:color="EAC3AF"/>
            <w:right w:val="single" w:sz="6" w:space="17" w:color="EAC3AF"/>
          </w:divBdr>
          <w:divsChild>
            <w:div w:id="1688942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414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886685">
              <w:marLeft w:val="0"/>
              <w:marRight w:val="0"/>
              <w:marTop w:val="332"/>
              <w:marBottom w:val="3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67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38878640">
          <w:marLeft w:val="0"/>
          <w:marRight w:val="0"/>
          <w:marTop w:val="332"/>
          <w:marBottom w:val="332"/>
          <w:divBdr>
            <w:top w:val="single" w:sz="6" w:space="17" w:color="EAC3AF"/>
            <w:left w:val="single" w:sz="6" w:space="17" w:color="EAC3AF"/>
            <w:bottom w:val="single" w:sz="6" w:space="17" w:color="EAC3AF"/>
            <w:right w:val="single" w:sz="6" w:space="17" w:color="EAC3AF"/>
          </w:divBdr>
          <w:divsChild>
            <w:div w:id="1679191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802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538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0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0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1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80651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98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1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1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68481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32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188103">
          <w:marLeft w:val="274"/>
          <w:marRight w:val="0"/>
          <w:marTop w:val="15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239252">
          <w:marLeft w:val="274"/>
          <w:marRight w:val="0"/>
          <w:marTop w:val="15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938738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15142">
          <w:marLeft w:val="806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53439">
          <w:marLeft w:val="274"/>
          <w:marRight w:val="0"/>
          <w:marTop w:val="15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87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8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0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0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8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54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9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4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6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5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8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3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6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5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959666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605519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0331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309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1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3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1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93073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03938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9420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33572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32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3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6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5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19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0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024126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122319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24201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25930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72366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72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9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3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2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6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8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802799">
          <w:marLeft w:val="0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27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83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7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9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6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microsoft.com/office/2020/10/relationships/intelligence" Target="intelligence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hilip.gavuzzi\Downloads\TF_Template_Word_Windows_2016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6D7489A504384A9EA797C8CB189894" ma:contentTypeVersion="4" ma:contentTypeDescription="Create a new document." ma:contentTypeScope="" ma:versionID="6fca6f0e39ad6016d9d0a2a83d4b7453">
  <xsd:schema xmlns:xsd="http://www.w3.org/2001/XMLSchema" xmlns:xs="http://www.w3.org/2001/XMLSchema" xmlns:p="http://schemas.microsoft.com/office/2006/metadata/properties" xmlns:ns2="dc06544b-0c2c-49b9-b76f-c9159140306c" targetNamespace="http://schemas.microsoft.com/office/2006/metadata/properties" ma:root="true" ma:fieldsID="78ce7c5f9540b35f94989e2fdcd8640b" ns2:_="">
    <xsd:import namespace="dc06544b-0c2c-49b9-b76f-c9159140306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06544b-0c2c-49b9-b76f-c9159140306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95FF1B-8207-4C22-9E48-47B60365E84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C133E28-8F79-45F0-99B1-648F03C2D9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06544b-0c2c-49b9-b76f-c915914030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BE9CD58-8405-4A2F-93B3-519F3285A4F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8F26830-66BE-4064-AD4E-102249D86C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TF_Template_Word_Windows_2016</Template>
  <TotalTime>0</TotalTime>
  <Pages>7</Pages>
  <Words>814</Words>
  <Characters>4643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 Lauppe</dc:creator>
  <cp:keywords/>
  <dc:description/>
  <cp:lastModifiedBy>Laxmi S</cp:lastModifiedBy>
  <cp:revision>2</cp:revision>
  <dcterms:created xsi:type="dcterms:W3CDTF">2022-11-07T10:07:00Z</dcterms:created>
  <dcterms:modified xsi:type="dcterms:W3CDTF">2022-11-07T10:07:00Z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0x010100F96D7489A504384A9EA797C8CB189894</vt:lpwstr>
  </property>
</Properties>
</file>